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607C2" w14:textId="77777777" w:rsidR="00C155EA" w:rsidRPr="009F3F9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УТВЕРЖДЕН</w:t>
      </w:r>
    </w:p>
    <w:p w14:paraId="3AD46AE1" w14:textId="77777777" w:rsidR="00C155EA" w:rsidRPr="009F3F9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Постановлением администрации</w:t>
      </w:r>
    </w:p>
    <w:p w14:paraId="02150592" w14:textId="77777777" w:rsidR="00C155EA" w:rsidRPr="009F3F9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Тайтурского городского поселения </w:t>
      </w:r>
    </w:p>
    <w:p w14:paraId="7B835E9E" w14:textId="77777777" w:rsidR="00C155EA" w:rsidRPr="009F3F9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Усольского муниципального </w:t>
      </w:r>
    </w:p>
    <w:p w14:paraId="79D1D686" w14:textId="77777777" w:rsidR="00C155EA" w:rsidRPr="009F3F9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района Иркутской области </w:t>
      </w:r>
    </w:p>
    <w:p w14:paraId="021FBEA8" w14:textId="6A7F2241" w:rsidR="00C155EA" w:rsidRPr="009F3F9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от 1</w:t>
      </w:r>
      <w:r w:rsidR="009F3F9D" w:rsidRPr="009F3F9D">
        <w:rPr>
          <w:sz w:val="28"/>
          <w:szCs w:val="28"/>
        </w:rPr>
        <w:t>4</w:t>
      </w:r>
      <w:r w:rsidRPr="009F3F9D">
        <w:rPr>
          <w:sz w:val="28"/>
          <w:szCs w:val="28"/>
        </w:rPr>
        <w:t>.02.202</w:t>
      </w:r>
      <w:r w:rsidR="009F3F9D" w:rsidRPr="009F3F9D">
        <w:rPr>
          <w:sz w:val="28"/>
          <w:szCs w:val="28"/>
        </w:rPr>
        <w:t>4</w:t>
      </w:r>
      <w:r w:rsidRPr="009F3F9D">
        <w:rPr>
          <w:sz w:val="28"/>
          <w:szCs w:val="28"/>
        </w:rPr>
        <w:t xml:space="preserve"> года № </w:t>
      </w:r>
      <w:r w:rsidR="009F3F9D" w:rsidRPr="009F3F9D">
        <w:rPr>
          <w:sz w:val="28"/>
          <w:szCs w:val="28"/>
        </w:rPr>
        <w:t>60</w:t>
      </w:r>
      <w:r w:rsidRPr="009F3F9D">
        <w:rPr>
          <w:sz w:val="28"/>
          <w:szCs w:val="28"/>
        </w:rPr>
        <w:t xml:space="preserve"> </w:t>
      </w:r>
    </w:p>
    <w:p w14:paraId="16E1DCC5" w14:textId="77777777" w:rsidR="00C155EA" w:rsidRPr="009F3F9D" w:rsidRDefault="00C155EA" w:rsidP="00C155E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71DF2BB6" w14:textId="77777777" w:rsidR="00A37C35" w:rsidRPr="009F3F9D" w:rsidRDefault="00C155EA" w:rsidP="00A37C3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Г</w:t>
      </w:r>
      <w:r w:rsidR="00AB34EF" w:rsidRPr="009F3F9D">
        <w:rPr>
          <w:sz w:val="28"/>
          <w:szCs w:val="28"/>
        </w:rPr>
        <w:t xml:space="preserve">одовой </w:t>
      </w:r>
      <w:r w:rsidR="005B4088" w:rsidRPr="009F3F9D">
        <w:rPr>
          <w:sz w:val="28"/>
          <w:szCs w:val="28"/>
        </w:rPr>
        <w:t xml:space="preserve">отчет о реализации муниципальной программы </w:t>
      </w:r>
    </w:p>
    <w:p w14:paraId="199CD42A" w14:textId="217A921D" w:rsidR="007E7E39" w:rsidRPr="009F3F9D" w:rsidRDefault="00564704" w:rsidP="00A37C3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«</w:t>
      </w:r>
      <w:r w:rsidR="007E7E39" w:rsidRPr="009F3F9D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="007E7E39"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="007E7E39" w:rsidRPr="009F3F9D">
        <w:rPr>
          <w:sz w:val="28"/>
          <w:szCs w:val="28"/>
        </w:rPr>
        <w:t xml:space="preserve"> годы</w:t>
      </w:r>
      <w:r w:rsidRPr="009F3F9D">
        <w:rPr>
          <w:sz w:val="28"/>
          <w:szCs w:val="28"/>
        </w:rPr>
        <w:t>»</w:t>
      </w:r>
      <w:r w:rsidR="00A636C8" w:rsidRPr="009F3F9D">
        <w:rPr>
          <w:sz w:val="28"/>
          <w:szCs w:val="28"/>
        </w:rPr>
        <w:t xml:space="preserve"> </w:t>
      </w:r>
    </w:p>
    <w:p w14:paraId="30840A3A" w14:textId="2E749299" w:rsidR="00CC5F09" w:rsidRPr="009F3F9D" w:rsidRDefault="00564704" w:rsidP="00A37C3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</w:t>
      </w:r>
    </w:p>
    <w:p w14:paraId="54892B09" w14:textId="77777777" w:rsidR="00A37C35" w:rsidRPr="009F3F9D" w:rsidRDefault="00A37C35" w:rsidP="00A37C35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2D44DB8D" w14:textId="25EDF924" w:rsidR="00A37C35" w:rsidRPr="009F3F9D" w:rsidRDefault="00B2695D" w:rsidP="00DA21B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В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году по муниципальной программе «</w:t>
      </w:r>
      <w:r w:rsidR="007E7E39" w:rsidRPr="009F3F9D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="007E7E39"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="007E7E39" w:rsidRPr="009F3F9D">
        <w:rPr>
          <w:sz w:val="28"/>
          <w:szCs w:val="28"/>
        </w:rPr>
        <w:t xml:space="preserve"> годы</w:t>
      </w:r>
      <w:r w:rsidRPr="009F3F9D">
        <w:rPr>
          <w:sz w:val="28"/>
          <w:szCs w:val="28"/>
        </w:rPr>
        <w:t>» выполнены следующие мероприятия:</w:t>
      </w:r>
    </w:p>
    <w:p w14:paraId="45A77D8C" w14:textId="0E08E8C1" w:rsidR="003035D8" w:rsidRPr="00D56904" w:rsidRDefault="003035D8" w:rsidP="00DA21B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Подпрограмма «Обеспечение деятельности главы Тайтурского городского поселения Усольского муниципального района Иркутской области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</w:t>
      </w:r>
    </w:p>
    <w:p w14:paraId="45884F15" w14:textId="77777777" w:rsidR="00B2695D" w:rsidRPr="00D56904" w:rsidRDefault="00B532AD" w:rsidP="003035D8">
      <w:pPr>
        <w:pStyle w:val="af8"/>
        <w:numPr>
          <w:ilvl w:val="1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Мероприятие</w:t>
      </w:r>
      <w:r w:rsidR="00003368" w:rsidRPr="00D56904">
        <w:rPr>
          <w:sz w:val="28"/>
          <w:szCs w:val="28"/>
        </w:rPr>
        <w:t xml:space="preserve"> 1</w:t>
      </w:r>
      <w:r w:rsidRPr="00D56904">
        <w:rPr>
          <w:sz w:val="28"/>
          <w:szCs w:val="28"/>
        </w:rPr>
        <w:t xml:space="preserve"> </w:t>
      </w:r>
      <w:r w:rsidR="001168A2" w:rsidRPr="00D56904">
        <w:rPr>
          <w:sz w:val="28"/>
          <w:szCs w:val="28"/>
        </w:rPr>
        <w:t>«</w:t>
      </w:r>
      <w:r w:rsidR="003035D8" w:rsidRPr="00D56904">
        <w:rPr>
          <w:sz w:val="28"/>
          <w:szCs w:val="28"/>
        </w:rPr>
        <w:t>Расходы на выплату главы в целях обеспечения выполнения функций государственными органами</w:t>
      </w:r>
      <w:r w:rsidR="001168A2" w:rsidRPr="00D56904">
        <w:rPr>
          <w:sz w:val="28"/>
          <w:szCs w:val="28"/>
        </w:rPr>
        <w:t>»:</w:t>
      </w:r>
    </w:p>
    <w:p w14:paraId="194EAFB3" w14:textId="77777777" w:rsidR="001168A2" w:rsidRPr="00D56904" w:rsidRDefault="001168A2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 оплата заработной платы и начисление на оплату труда</w:t>
      </w:r>
      <w:r w:rsidR="00CE13A8" w:rsidRPr="00D56904">
        <w:rPr>
          <w:sz w:val="28"/>
          <w:szCs w:val="28"/>
        </w:rPr>
        <w:t xml:space="preserve"> главы Тайтурского городского поселения Усольского муниципального района Иркутской области.</w:t>
      </w:r>
    </w:p>
    <w:p w14:paraId="7AB71C0C" w14:textId="67167F3A" w:rsidR="00897883" w:rsidRPr="00D56904" w:rsidRDefault="003035D8" w:rsidP="0089788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Подпрограмма «Обеспечение деятельности администрации Тайтурского городского поселения Усольского муниципального района Иркутской области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 </w:t>
      </w:r>
    </w:p>
    <w:p w14:paraId="5DBBF723" w14:textId="77777777" w:rsidR="001168A2" w:rsidRPr="00D56904" w:rsidRDefault="001168A2" w:rsidP="00897883">
      <w:pPr>
        <w:pStyle w:val="af8"/>
        <w:numPr>
          <w:ilvl w:val="1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Мероприятие </w:t>
      </w:r>
      <w:r w:rsidR="00897883" w:rsidRPr="00D56904">
        <w:rPr>
          <w:sz w:val="28"/>
          <w:szCs w:val="28"/>
        </w:rPr>
        <w:t>1</w:t>
      </w:r>
      <w:r w:rsidR="00003368" w:rsidRPr="00D56904">
        <w:rPr>
          <w:sz w:val="28"/>
          <w:szCs w:val="28"/>
        </w:rPr>
        <w:t xml:space="preserve"> </w:t>
      </w:r>
      <w:r w:rsidRPr="00D56904">
        <w:rPr>
          <w:sz w:val="28"/>
          <w:szCs w:val="28"/>
        </w:rPr>
        <w:t>«</w:t>
      </w:r>
      <w:r w:rsidR="00897883" w:rsidRPr="00D56904">
        <w:rPr>
          <w:sz w:val="28"/>
          <w:szCs w:val="28"/>
        </w:rPr>
        <w:t>Расходы на выплату персоналу в целях обеспечения выполнения функций государственными органами</w:t>
      </w:r>
      <w:r w:rsidRPr="00D56904">
        <w:rPr>
          <w:sz w:val="28"/>
          <w:szCs w:val="28"/>
        </w:rPr>
        <w:t>»:</w:t>
      </w:r>
    </w:p>
    <w:p w14:paraId="0F04E072" w14:textId="77777777" w:rsidR="00897883" w:rsidRPr="00D56904" w:rsidRDefault="00897883" w:rsidP="0089788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 оплата заработной платы и начисление на оплату труда</w:t>
      </w:r>
      <w:r w:rsidR="00CE13A8" w:rsidRPr="00D56904">
        <w:rPr>
          <w:sz w:val="28"/>
          <w:szCs w:val="28"/>
        </w:rPr>
        <w:t xml:space="preserve"> сотрудникам администрации.</w:t>
      </w:r>
    </w:p>
    <w:p w14:paraId="49232A03" w14:textId="651BB04E" w:rsidR="00897883" w:rsidRPr="00D56904" w:rsidRDefault="00897883" w:rsidP="00897883">
      <w:pPr>
        <w:pStyle w:val="af8"/>
        <w:numPr>
          <w:ilvl w:val="1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Мероприятие 2 «Закупка товаров, работ и услуг для муниципальных нужд»:</w:t>
      </w:r>
    </w:p>
    <w:p w14:paraId="650FA28F" w14:textId="77777777" w:rsidR="001168A2" w:rsidRPr="00D56904" w:rsidRDefault="001168A2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="00F53D99" w:rsidRPr="00D56904">
        <w:rPr>
          <w:sz w:val="28"/>
          <w:szCs w:val="28"/>
        </w:rPr>
        <w:t>закупка товаров, работ, услуг в сфере информационно-коммуникационных технологий (</w:t>
      </w:r>
      <w:r w:rsidR="008332EE" w:rsidRPr="00D56904">
        <w:rPr>
          <w:sz w:val="28"/>
          <w:szCs w:val="28"/>
        </w:rPr>
        <w:t>предоставление интернет - трафика</w:t>
      </w:r>
      <w:r w:rsidR="00F53D99" w:rsidRPr="00D56904">
        <w:rPr>
          <w:sz w:val="28"/>
          <w:szCs w:val="28"/>
        </w:rPr>
        <w:t>;</w:t>
      </w:r>
      <w:r w:rsidR="008332EE" w:rsidRPr="00D56904">
        <w:rPr>
          <w:sz w:val="28"/>
          <w:szCs w:val="28"/>
        </w:rPr>
        <w:t xml:space="preserve"> оплата услуги связи; информационно-технологическое сопровождение системы 1 С Предприятия; заправка картриджей и ремонт картриджа; услуги по обслуживанию и консультации в области информационных технологий; оказание услуг по разработке, адаптации, модификации программ для ЭВМ; услуги по сопровождению электронного периодического справочника системы гарант; техническое обслуживание информационной системы сайта муниципального образования; </w:t>
      </w:r>
      <w:r w:rsidR="00F53D99" w:rsidRPr="00D56904">
        <w:rPr>
          <w:sz w:val="28"/>
          <w:szCs w:val="28"/>
        </w:rPr>
        <w:t xml:space="preserve">приобретение </w:t>
      </w:r>
      <w:r w:rsidR="008332EE" w:rsidRPr="00D56904">
        <w:rPr>
          <w:sz w:val="28"/>
          <w:szCs w:val="28"/>
        </w:rPr>
        <w:t xml:space="preserve">компьютера, принтера, </w:t>
      </w:r>
      <w:r w:rsidR="00F53D99" w:rsidRPr="00D56904">
        <w:rPr>
          <w:sz w:val="28"/>
          <w:szCs w:val="28"/>
        </w:rPr>
        <w:t>картридж</w:t>
      </w:r>
      <w:r w:rsidR="008332EE" w:rsidRPr="00D56904">
        <w:rPr>
          <w:sz w:val="28"/>
          <w:szCs w:val="28"/>
        </w:rPr>
        <w:t>ей</w:t>
      </w:r>
      <w:r w:rsidR="00F53D99" w:rsidRPr="00D56904">
        <w:rPr>
          <w:sz w:val="28"/>
          <w:szCs w:val="28"/>
        </w:rPr>
        <w:t>);</w:t>
      </w:r>
    </w:p>
    <w:p w14:paraId="23DC3040" w14:textId="77777777" w:rsidR="00F53D99" w:rsidRPr="00D56904" w:rsidRDefault="00F53D99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 коммунальные услуги;</w:t>
      </w:r>
    </w:p>
    <w:p w14:paraId="5133DB18" w14:textId="77777777" w:rsidR="00794E86" w:rsidRPr="00D56904" w:rsidRDefault="00794E86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 оплата за электроэнергию;</w:t>
      </w:r>
    </w:p>
    <w:p w14:paraId="4D690B5F" w14:textId="77777777" w:rsidR="00F53D99" w:rsidRPr="00D56904" w:rsidRDefault="00F53D99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 вывоз ТБО ООО «РТ-НЭО ИРКУТСК»;</w:t>
      </w:r>
    </w:p>
    <w:p w14:paraId="51E62BAE" w14:textId="77777777" w:rsidR="008332EE" w:rsidRPr="00D56904" w:rsidRDefault="008332EE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 услуги по обслуживанию установок пожарной сигнализации;</w:t>
      </w:r>
    </w:p>
    <w:p w14:paraId="062688D5" w14:textId="77777777" w:rsidR="008332EE" w:rsidRPr="00D56904" w:rsidRDefault="008332EE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lastRenderedPageBreak/>
        <w:t>- услуга по содержанию охраны;</w:t>
      </w:r>
    </w:p>
    <w:p w14:paraId="0F5C05F5" w14:textId="77777777" w:rsidR="00780912" w:rsidRPr="00D56904" w:rsidRDefault="00F53D99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="000F688A" w:rsidRPr="00D56904">
        <w:rPr>
          <w:sz w:val="28"/>
          <w:szCs w:val="28"/>
        </w:rPr>
        <w:t>проведение предрейсовый медицинский осмотр водителя транспортного средства;</w:t>
      </w:r>
    </w:p>
    <w:p w14:paraId="585D52C8" w14:textId="77777777" w:rsidR="008332EE" w:rsidRPr="00D56904" w:rsidRDefault="008332EE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Pr="00D56904">
        <w:rPr>
          <w:bCs/>
          <w:sz w:val="28"/>
          <w:szCs w:val="28"/>
        </w:rPr>
        <w:t>оказание услуги по ТО, ремонту автомобиля и установки доп. оборудования;</w:t>
      </w:r>
    </w:p>
    <w:p w14:paraId="0F3DA723" w14:textId="77777777" w:rsidR="000F688A" w:rsidRPr="00D56904" w:rsidRDefault="000F688A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iCs/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Pr="00D56904">
        <w:rPr>
          <w:iCs/>
          <w:sz w:val="28"/>
          <w:szCs w:val="28"/>
        </w:rPr>
        <w:t>оплата за обязательное страхование гражданской ответственности владельцев транспортных средств;</w:t>
      </w:r>
    </w:p>
    <w:p w14:paraId="4B41B372" w14:textId="77777777" w:rsidR="000F688A" w:rsidRPr="00D56904" w:rsidRDefault="000F688A" w:rsidP="00897883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iCs/>
          <w:sz w:val="28"/>
          <w:szCs w:val="28"/>
        </w:rPr>
      </w:pPr>
      <w:r w:rsidRPr="00D56904">
        <w:rPr>
          <w:iCs/>
          <w:sz w:val="28"/>
          <w:szCs w:val="28"/>
        </w:rPr>
        <w:t xml:space="preserve">- </w:t>
      </w:r>
      <w:r w:rsidR="00611DDE" w:rsidRPr="00D56904">
        <w:rPr>
          <w:iCs/>
          <w:sz w:val="28"/>
          <w:szCs w:val="28"/>
        </w:rPr>
        <w:t>оплата горюче-смазочных материалов;</w:t>
      </w:r>
    </w:p>
    <w:p w14:paraId="328DEC10" w14:textId="77777777" w:rsidR="00611DDE" w:rsidRPr="00D56904" w:rsidRDefault="00611DDE" w:rsidP="00BB12EC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  <w:sz w:val="28"/>
          <w:szCs w:val="28"/>
        </w:rPr>
      </w:pPr>
      <w:r w:rsidRPr="00D56904">
        <w:rPr>
          <w:iCs/>
          <w:sz w:val="28"/>
          <w:szCs w:val="28"/>
        </w:rPr>
        <w:t xml:space="preserve">- </w:t>
      </w:r>
      <w:r w:rsidR="00794E86" w:rsidRPr="00D56904">
        <w:rPr>
          <w:bCs/>
          <w:sz w:val="28"/>
          <w:szCs w:val="28"/>
        </w:rPr>
        <w:t>поставка строительных материалов, питьевой воды</w:t>
      </w:r>
      <w:r w:rsidR="00D97F36" w:rsidRPr="00D56904">
        <w:rPr>
          <w:bCs/>
          <w:sz w:val="28"/>
          <w:szCs w:val="28"/>
        </w:rPr>
        <w:t xml:space="preserve">, хозтоваров, канцтоваров, </w:t>
      </w:r>
      <w:r w:rsidR="00D97F36" w:rsidRPr="00D56904">
        <w:rPr>
          <w:iCs/>
          <w:sz w:val="28"/>
          <w:szCs w:val="28"/>
        </w:rPr>
        <w:t>полиграфической продукции</w:t>
      </w:r>
      <w:r w:rsidR="00D97F36" w:rsidRPr="00D56904">
        <w:rPr>
          <w:bCs/>
          <w:sz w:val="28"/>
          <w:szCs w:val="28"/>
        </w:rPr>
        <w:t>;</w:t>
      </w:r>
    </w:p>
    <w:p w14:paraId="09A5FEE1" w14:textId="77777777" w:rsidR="00D97F36" w:rsidRPr="00D56904" w:rsidRDefault="00D97F36" w:rsidP="00BB12EC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  <w:sz w:val="28"/>
          <w:szCs w:val="28"/>
        </w:rPr>
      </w:pPr>
      <w:r w:rsidRPr="00D56904">
        <w:rPr>
          <w:bCs/>
          <w:sz w:val="28"/>
          <w:szCs w:val="28"/>
        </w:rPr>
        <w:t>- оплата штрафа об административном правонарушении;</w:t>
      </w:r>
    </w:p>
    <w:p w14:paraId="402FA1C7" w14:textId="241FD89C" w:rsidR="00D97F36" w:rsidRPr="00D56904" w:rsidRDefault="00D97F36" w:rsidP="00BB12EC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bCs/>
          <w:sz w:val="28"/>
          <w:szCs w:val="28"/>
        </w:rPr>
      </w:pPr>
      <w:r w:rsidRPr="00D56904">
        <w:rPr>
          <w:bCs/>
          <w:sz w:val="28"/>
          <w:szCs w:val="28"/>
        </w:rPr>
        <w:t xml:space="preserve">- </w:t>
      </w:r>
      <w:r w:rsidR="008201A3" w:rsidRPr="00D56904">
        <w:rPr>
          <w:sz w:val="28"/>
          <w:szCs w:val="28"/>
        </w:rPr>
        <w:t>оплата ежегодного членского взноса за 202</w:t>
      </w:r>
      <w:r w:rsidR="00D56904">
        <w:rPr>
          <w:sz w:val="28"/>
          <w:szCs w:val="28"/>
        </w:rPr>
        <w:t>3</w:t>
      </w:r>
      <w:r w:rsidR="008201A3" w:rsidRPr="00D56904">
        <w:rPr>
          <w:sz w:val="28"/>
          <w:szCs w:val="28"/>
        </w:rPr>
        <w:t xml:space="preserve"> год.</w:t>
      </w:r>
    </w:p>
    <w:p w14:paraId="7E5E374A" w14:textId="3B38C6AF" w:rsidR="00003368" w:rsidRPr="00D56904" w:rsidRDefault="00897883" w:rsidP="0089788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  <w:lang w:val="en-US"/>
        </w:rPr>
        <w:t>I</w:t>
      </w:r>
      <w:r w:rsidRPr="00D56904">
        <w:rPr>
          <w:sz w:val="28"/>
          <w:szCs w:val="28"/>
        </w:rPr>
        <w:t xml:space="preserve"> Основное мероприятие «Обеспечение финансовыми средствами резервного фонда Тайтурского городского поселения Усольского муниципального района Иркутской области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</w:t>
      </w:r>
      <w:r w:rsidR="00003368" w:rsidRPr="00D56904">
        <w:rPr>
          <w:sz w:val="28"/>
          <w:szCs w:val="28"/>
        </w:rPr>
        <w:t>:</w:t>
      </w:r>
    </w:p>
    <w:p w14:paraId="7F7C1694" w14:textId="77777777" w:rsidR="00470E79" w:rsidRPr="00D56904" w:rsidRDefault="00003368" w:rsidP="0089788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</w:t>
      </w:r>
      <w:r w:rsidR="00897883" w:rsidRPr="00D56904">
        <w:rPr>
          <w:sz w:val="28"/>
          <w:szCs w:val="28"/>
        </w:rPr>
        <w:t xml:space="preserve"> </w:t>
      </w:r>
      <w:r w:rsidR="00BB12EC" w:rsidRPr="00D56904">
        <w:rPr>
          <w:sz w:val="28"/>
          <w:szCs w:val="28"/>
        </w:rPr>
        <w:t>денежные средства не расходовались</w:t>
      </w:r>
      <w:r w:rsidR="00794E86" w:rsidRPr="00D56904">
        <w:rPr>
          <w:bCs/>
          <w:sz w:val="28"/>
          <w:szCs w:val="28"/>
        </w:rPr>
        <w:t>.</w:t>
      </w:r>
    </w:p>
    <w:p w14:paraId="567B1FFA" w14:textId="4E7D12AB" w:rsidR="00003368" w:rsidRPr="00D56904" w:rsidRDefault="00897883" w:rsidP="0089788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  <w:lang w:val="en-US"/>
        </w:rPr>
        <w:t>II</w:t>
      </w:r>
      <w:r w:rsidRPr="00D56904">
        <w:rPr>
          <w:sz w:val="28"/>
          <w:szCs w:val="28"/>
        </w:rPr>
        <w:t xml:space="preserve"> Основное мероприятие «Информационное обеспечение Тайтурского городского поселения Усольского муниципального района Иркутской области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</w:t>
      </w:r>
      <w:r w:rsidR="00003368" w:rsidRPr="00D56904">
        <w:rPr>
          <w:sz w:val="28"/>
          <w:szCs w:val="28"/>
        </w:rPr>
        <w:t>:</w:t>
      </w:r>
    </w:p>
    <w:p w14:paraId="4C86AF88" w14:textId="529B97A7" w:rsidR="00BB12EC" w:rsidRPr="00D56904" w:rsidRDefault="00BB12EC" w:rsidP="00BB12EC">
      <w:pPr>
        <w:pStyle w:val="af8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-</w:t>
      </w:r>
      <w:r w:rsidR="008201A3" w:rsidRPr="00D56904">
        <w:rPr>
          <w:bCs/>
          <w:sz w:val="28"/>
          <w:szCs w:val="28"/>
        </w:rPr>
        <w:t xml:space="preserve"> </w:t>
      </w:r>
      <w:r w:rsidR="00D56904" w:rsidRPr="00D56904">
        <w:rPr>
          <w:sz w:val="28"/>
          <w:szCs w:val="28"/>
        </w:rPr>
        <w:t>денежные средства не расходовались</w:t>
      </w:r>
      <w:r w:rsidR="008201A3" w:rsidRPr="00D56904">
        <w:rPr>
          <w:bCs/>
          <w:sz w:val="28"/>
          <w:szCs w:val="28"/>
        </w:rPr>
        <w:t>.</w:t>
      </w:r>
    </w:p>
    <w:p w14:paraId="6608DBF5" w14:textId="71C93AF7" w:rsidR="00003368" w:rsidRPr="00D56904" w:rsidRDefault="00897883" w:rsidP="0089788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  <w:lang w:val="en-US"/>
        </w:rPr>
        <w:t>III</w:t>
      </w:r>
      <w:r w:rsidRPr="00D56904">
        <w:rPr>
          <w:sz w:val="28"/>
          <w:szCs w:val="28"/>
        </w:rPr>
        <w:t xml:space="preserve"> Основное мероприятие «Межбюджетные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</w:t>
      </w:r>
      <w:r w:rsidR="00003368" w:rsidRPr="00D56904">
        <w:rPr>
          <w:sz w:val="28"/>
          <w:szCs w:val="28"/>
        </w:rPr>
        <w:t>:</w:t>
      </w:r>
    </w:p>
    <w:p w14:paraId="7CEB20E3" w14:textId="77777777" w:rsidR="00106AC8" w:rsidRPr="00D56904" w:rsidRDefault="00003368" w:rsidP="0089788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="008201A3" w:rsidRPr="00D56904">
        <w:rPr>
          <w:sz w:val="28"/>
          <w:szCs w:val="28"/>
        </w:rPr>
        <w:t>оплата по соглашению по передачи полномочий по осуществлению и исполнение полномочий контрольно-счетного органа</w:t>
      </w:r>
      <w:r w:rsidR="00106AC8" w:rsidRPr="00D56904">
        <w:rPr>
          <w:sz w:val="28"/>
          <w:szCs w:val="28"/>
        </w:rPr>
        <w:t>.</w:t>
      </w:r>
    </w:p>
    <w:p w14:paraId="6359B154" w14:textId="66D99C14" w:rsidR="00DA21B3" w:rsidRPr="00D56904" w:rsidRDefault="00897883" w:rsidP="00897883">
      <w:pPr>
        <w:pStyle w:val="af8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D56904">
        <w:rPr>
          <w:sz w:val="28"/>
          <w:szCs w:val="28"/>
          <w:lang w:val="en-US"/>
        </w:rPr>
        <w:t>IV</w:t>
      </w:r>
      <w:r w:rsidRPr="00D56904">
        <w:rPr>
          <w:sz w:val="28"/>
          <w:szCs w:val="28"/>
        </w:rPr>
        <w:t xml:space="preserve"> Основное мероприятие «Доплаты к пенсиям муниципальным служащим Тайтурского городского поселения Усольского муниципального района Иркутской области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</w:t>
      </w:r>
      <w:r w:rsidR="00DA21B3" w:rsidRPr="00D56904">
        <w:rPr>
          <w:sz w:val="28"/>
          <w:szCs w:val="28"/>
        </w:rPr>
        <w:t>:</w:t>
      </w:r>
    </w:p>
    <w:p w14:paraId="02F4CFF1" w14:textId="77777777" w:rsidR="00DA21B3" w:rsidRPr="00D56904" w:rsidRDefault="00DA21B3" w:rsidP="00897883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="008201A3" w:rsidRPr="00D56904">
        <w:rPr>
          <w:sz w:val="28"/>
          <w:szCs w:val="28"/>
        </w:rPr>
        <w:t>выплата пенсии (1 человек)</w:t>
      </w:r>
      <w:r w:rsidRPr="00D56904">
        <w:rPr>
          <w:sz w:val="28"/>
          <w:szCs w:val="28"/>
        </w:rPr>
        <w:t>.</w:t>
      </w:r>
    </w:p>
    <w:p w14:paraId="04D9FDA9" w14:textId="69BE5B5B" w:rsidR="00DA21B3" w:rsidRPr="00D56904" w:rsidRDefault="00897883" w:rsidP="0089788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  <w:lang w:val="en-US"/>
        </w:rPr>
        <w:t>V</w:t>
      </w:r>
      <w:r w:rsidRPr="00D56904">
        <w:rPr>
          <w:sz w:val="28"/>
          <w:szCs w:val="28"/>
        </w:rPr>
        <w:t xml:space="preserve"> Основное мероприятие «Профессиональная подготовка, переподготовка и повышение квалификации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</w:t>
      </w:r>
      <w:r w:rsidR="00DA21B3" w:rsidRPr="00D56904">
        <w:rPr>
          <w:sz w:val="28"/>
          <w:szCs w:val="28"/>
        </w:rPr>
        <w:t>»:</w:t>
      </w:r>
    </w:p>
    <w:p w14:paraId="39E4FD36" w14:textId="77777777" w:rsidR="00DA21B3" w:rsidRPr="00D56904" w:rsidRDefault="00DA21B3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="008201A3" w:rsidRPr="00D56904">
        <w:rPr>
          <w:sz w:val="28"/>
          <w:szCs w:val="28"/>
        </w:rPr>
        <w:t>профессиональная подготовка, переподготовка и повышение квалификации специалистов администрации.</w:t>
      </w:r>
    </w:p>
    <w:p w14:paraId="20D2CFA9" w14:textId="372D7017" w:rsidR="00DA21B3" w:rsidRPr="00D56904" w:rsidRDefault="00390498" w:rsidP="00897883">
      <w:pPr>
        <w:pStyle w:val="af8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  <w:lang w:val="en-US"/>
        </w:rPr>
        <w:t>VI</w:t>
      </w:r>
      <w:r w:rsidRPr="00D56904">
        <w:rPr>
          <w:sz w:val="28"/>
          <w:szCs w:val="28"/>
        </w:rPr>
        <w:t xml:space="preserve"> Основное мероприятие «Обслуживание муниципального долга на 202</w:t>
      </w:r>
      <w:r w:rsidR="00D56904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D56904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</w:t>
      </w:r>
      <w:r w:rsidR="00DA21B3" w:rsidRPr="00D56904">
        <w:rPr>
          <w:sz w:val="28"/>
          <w:szCs w:val="28"/>
        </w:rPr>
        <w:t>»:</w:t>
      </w:r>
    </w:p>
    <w:p w14:paraId="527542C9" w14:textId="77777777" w:rsidR="00DA21B3" w:rsidRPr="00D56904" w:rsidRDefault="00DA21B3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- </w:t>
      </w:r>
      <w:r w:rsidR="008201A3" w:rsidRPr="00D56904">
        <w:rPr>
          <w:position w:val="4"/>
          <w:sz w:val="28"/>
          <w:szCs w:val="28"/>
        </w:rPr>
        <w:t>внесение платы за пользование бюджетным кредитом согласно доп. соглашению № 1 от 25.11.2022 к договору о предоставлении бюджетного кредита № 2 от 22.11.2022г.</w:t>
      </w:r>
    </w:p>
    <w:p w14:paraId="36F3DD16" w14:textId="4BAFA702" w:rsidR="00695CA0" w:rsidRPr="009F3F9D" w:rsidRDefault="00695CA0" w:rsidP="00695CA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Анализ целевых показателей муниципальной программы «</w:t>
      </w:r>
      <w:r w:rsidR="007E7E39" w:rsidRPr="009F3F9D">
        <w:rPr>
          <w:sz w:val="28"/>
          <w:szCs w:val="28"/>
        </w:rPr>
        <w:t>Устойчивое развитие экономической базы</w:t>
      </w:r>
      <w:r w:rsidRPr="009F3F9D">
        <w:rPr>
          <w:sz w:val="28"/>
          <w:szCs w:val="28"/>
        </w:rPr>
        <w:t xml:space="preserve"> 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 указан в приложение № 1.</w:t>
      </w:r>
    </w:p>
    <w:p w14:paraId="447563AB" w14:textId="6D7135E0" w:rsidR="00C10ADF" w:rsidRPr="00D56904" w:rsidRDefault="00C10ADF" w:rsidP="00695CA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Нереализованные или реализованные частично мероприятия</w:t>
      </w:r>
      <w:r w:rsidR="00223441" w:rsidRPr="00D56904">
        <w:rPr>
          <w:sz w:val="28"/>
          <w:szCs w:val="28"/>
        </w:rPr>
        <w:t xml:space="preserve"> по муниципальной</w:t>
      </w:r>
      <w:r w:rsidRPr="00D56904">
        <w:rPr>
          <w:sz w:val="28"/>
          <w:szCs w:val="28"/>
        </w:rPr>
        <w:t xml:space="preserve"> программ</w:t>
      </w:r>
      <w:r w:rsidR="00223441" w:rsidRPr="00D56904">
        <w:rPr>
          <w:sz w:val="28"/>
          <w:szCs w:val="28"/>
        </w:rPr>
        <w:t>е</w:t>
      </w:r>
      <w:r w:rsidRPr="00D56904">
        <w:rPr>
          <w:sz w:val="28"/>
          <w:szCs w:val="28"/>
        </w:rPr>
        <w:t xml:space="preserve"> «</w:t>
      </w:r>
      <w:r w:rsidR="007E7E39" w:rsidRPr="00D56904">
        <w:rPr>
          <w:sz w:val="28"/>
          <w:szCs w:val="28"/>
        </w:rPr>
        <w:t xml:space="preserve">Устойчивое развитие экономической базы </w:t>
      </w:r>
      <w:r w:rsidRPr="00D56904">
        <w:rPr>
          <w:sz w:val="28"/>
          <w:szCs w:val="28"/>
        </w:rPr>
        <w:t xml:space="preserve">на </w:t>
      </w:r>
      <w:r w:rsidRPr="00D56904">
        <w:rPr>
          <w:sz w:val="28"/>
          <w:szCs w:val="28"/>
        </w:rPr>
        <w:lastRenderedPageBreak/>
        <w:t>территории Тайтурского городского поселения Усольского муниципального района Иркутской области на 202</w:t>
      </w:r>
      <w:r w:rsidR="009F3F9D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9F3F9D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 за 202</w:t>
      </w:r>
      <w:r w:rsidR="009F3F9D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 xml:space="preserve"> год: </w:t>
      </w:r>
      <w:r w:rsidR="00223441" w:rsidRPr="00D56904">
        <w:rPr>
          <w:sz w:val="28"/>
          <w:szCs w:val="28"/>
        </w:rPr>
        <w:t xml:space="preserve">Мероприятие 2 «Закупка товаров, работ и услуг для муниципальных нужд и иные бюджетные ассигнования» за услуги связи, электроэнергия, </w:t>
      </w:r>
      <w:r w:rsidR="00223441" w:rsidRPr="00D56904">
        <w:rPr>
          <w:iCs/>
          <w:sz w:val="28"/>
          <w:szCs w:val="28"/>
        </w:rPr>
        <w:t>так как отсутствовали подтверждающие документы за декабрь 202</w:t>
      </w:r>
      <w:r w:rsidR="009F3F9D" w:rsidRPr="00D56904">
        <w:rPr>
          <w:iCs/>
          <w:sz w:val="28"/>
          <w:szCs w:val="28"/>
        </w:rPr>
        <w:t>3</w:t>
      </w:r>
      <w:r w:rsidR="00223441" w:rsidRPr="00D56904">
        <w:rPr>
          <w:iCs/>
          <w:sz w:val="28"/>
          <w:szCs w:val="28"/>
        </w:rPr>
        <w:t xml:space="preserve"> года</w:t>
      </w:r>
      <w:r w:rsidR="008D4EE4" w:rsidRPr="00D56904">
        <w:rPr>
          <w:sz w:val="28"/>
          <w:szCs w:val="28"/>
        </w:rPr>
        <w:t>.</w:t>
      </w:r>
    </w:p>
    <w:p w14:paraId="667D6651" w14:textId="0EA42D3B" w:rsidR="008D4EE4" w:rsidRPr="009F3F9D" w:rsidRDefault="00CD3929" w:rsidP="00695CA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Анализ объема финансирования муниципальной программы «</w:t>
      </w:r>
      <w:r w:rsidR="007E7E39" w:rsidRPr="009F3F9D">
        <w:rPr>
          <w:sz w:val="28"/>
          <w:szCs w:val="28"/>
        </w:rPr>
        <w:t xml:space="preserve">Устойчивое развитие экономической базы </w:t>
      </w:r>
      <w:r w:rsidRPr="009F3F9D">
        <w:rPr>
          <w:sz w:val="28"/>
          <w:szCs w:val="28"/>
        </w:rPr>
        <w:t>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</w:t>
      </w:r>
      <w:r w:rsidR="00401CB4" w:rsidRPr="009F3F9D">
        <w:rPr>
          <w:sz w:val="28"/>
          <w:szCs w:val="28"/>
        </w:rPr>
        <w:t xml:space="preserve">за счет бюджета Тайтурского городского поселения Усольского муниципального района Иркутской области </w:t>
      </w:r>
      <w:r w:rsidRPr="009F3F9D">
        <w:rPr>
          <w:sz w:val="28"/>
          <w:szCs w:val="28"/>
        </w:rPr>
        <w:t>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</w:t>
      </w:r>
      <w:r w:rsidR="00401CB4" w:rsidRPr="009F3F9D">
        <w:rPr>
          <w:sz w:val="28"/>
          <w:szCs w:val="28"/>
        </w:rPr>
        <w:t xml:space="preserve"> указан в приложение № 2.</w:t>
      </w:r>
    </w:p>
    <w:p w14:paraId="73CB3167" w14:textId="1A328C83" w:rsidR="007C7542" w:rsidRPr="009F3F9D" w:rsidRDefault="00181FEE" w:rsidP="007C7542">
      <w:pPr>
        <w:ind w:firstLine="600"/>
        <w:jc w:val="both"/>
        <w:rPr>
          <w:sz w:val="28"/>
          <w:szCs w:val="28"/>
        </w:rPr>
      </w:pPr>
      <w:r w:rsidRPr="009F3F9D">
        <w:rPr>
          <w:sz w:val="28"/>
          <w:szCs w:val="28"/>
        </w:rPr>
        <w:t>В течение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года в муниципальную программу «</w:t>
      </w:r>
      <w:r w:rsidR="007E7E39" w:rsidRPr="009F3F9D">
        <w:rPr>
          <w:sz w:val="28"/>
          <w:szCs w:val="28"/>
        </w:rPr>
        <w:t xml:space="preserve">Устойчивое развитие экономической базы </w:t>
      </w:r>
      <w:r w:rsidRPr="009F3F9D">
        <w:rPr>
          <w:sz w:val="28"/>
          <w:szCs w:val="28"/>
        </w:rPr>
        <w:t>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вносились изменения постановлением администрации</w:t>
      </w:r>
      <w:r w:rsidR="007C7542" w:rsidRPr="009F3F9D">
        <w:rPr>
          <w:sz w:val="28"/>
          <w:szCs w:val="28"/>
        </w:rPr>
        <w:t xml:space="preserve"> </w:t>
      </w:r>
      <w:r w:rsidRPr="009F3F9D">
        <w:rPr>
          <w:sz w:val="28"/>
          <w:szCs w:val="28"/>
        </w:rPr>
        <w:t xml:space="preserve"> </w:t>
      </w:r>
      <w:r w:rsidR="007C7542" w:rsidRPr="009F3F9D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9F3F9D" w:rsidRPr="009F3F9D">
        <w:rPr>
          <w:sz w:val="28"/>
          <w:szCs w:val="28"/>
        </w:rPr>
        <w:t xml:space="preserve"> </w:t>
      </w:r>
      <w:r w:rsidR="009F3F9D" w:rsidRPr="009F3F9D">
        <w:rPr>
          <w:sz w:val="28"/>
          <w:szCs w:val="28"/>
        </w:rPr>
        <w:t>от 06.03.2023г. № 71, от 30.06.2023г. № 160, от 29.09.2023г. № 253, от 14.11.2023г. № 340, от 28.12.2023г. № 406</w:t>
      </w:r>
      <w:r w:rsidR="009F3F9D" w:rsidRPr="009F3F9D">
        <w:rPr>
          <w:sz w:val="28"/>
          <w:szCs w:val="28"/>
        </w:rPr>
        <w:t>.</w:t>
      </w:r>
      <w:r w:rsidR="00A9050A" w:rsidRPr="009F3F9D">
        <w:rPr>
          <w:sz w:val="28"/>
          <w:szCs w:val="28"/>
        </w:rPr>
        <w:t xml:space="preserve"> </w:t>
      </w:r>
      <w:r w:rsidR="007C7542" w:rsidRPr="009F3F9D">
        <w:rPr>
          <w:sz w:val="28"/>
          <w:szCs w:val="28"/>
        </w:rPr>
        <w:t>Основанием для внесения изменений в муниципальную программу «</w:t>
      </w:r>
      <w:r w:rsidR="007E7E39" w:rsidRPr="009F3F9D">
        <w:rPr>
          <w:sz w:val="28"/>
          <w:szCs w:val="28"/>
        </w:rPr>
        <w:t xml:space="preserve">Устойчивое развитие экономической базы </w:t>
      </w:r>
      <w:r w:rsidR="007C7542" w:rsidRPr="009F3F9D">
        <w:rPr>
          <w:sz w:val="28"/>
          <w:szCs w:val="28"/>
        </w:rPr>
        <w:t>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="007C7542"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="007C7542" w:rsidRPr="009F3F9D">
        <w:rPr>
          <w:sz w:val="28"/>
          <w:szCs w:val="28"/>
        </w:rPr>
        <w:t xml:space="preserve"> годы» является изменение объемов бюджетных ассигнований, направляемых на реализацию программных мероприятий, возникновение необходимости дополнения, исключения программных мероприятий, перераспределение средств между программными мероприятиями. </w:t>
      </w:r>
    </w:p>
    <w:p w14:paraId="55331F8C" w14:textId="1E2C630C" w:rsidR="007C7542" w:rsidRPr="009F3F9D" w:rsidRDefault="00342FED" w:rsidP="007C7542">
      <w:pPr>
        <w:ind w:firstLine="600"/>
        <w:jc w:val="both"/>
        <w:rPr>
          <w:sz w:val="28"/>
          <w:szCs w:val="28"/>
        </w:rPr>
      </w:pPr>
      <w:r w:rsidRPr="009F3F9D">
        <w:rPr>
          <w:sz w:val="28"/>
          <w:szCs w:val="28"/>
        </w:rPr>
        <w:t>Оценка эффективности реализации муниципальной программы «</w:t>
      </w:r>
      <w:r w:rsidR="007E7E39" w:rsidRPr="009F3F9D">
        <w:rPr>
          <w:sz w:val="28"/>
          <w:szCs w:val="28"/>
        </w:rPr>
        <w:t xml:space="preserve">Устойчивое развитие экономической базы </w:t>
      </w:r>
      <w:r w:rsidRPr="009F3F9D">
        <w:rPr>
          <w:sz w:val="28"/>
          <w:szCs w:val="28"/>
        </w:rPr>
        <w:t>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 указана в приложение № 3.</w:t>
      </w:r>
    </w:p>
    <w:p w14:paraId="1792FBD4" w14:textId="3B824A4D" w:rsidR="009F3F9D" w:rsidRPr="00E90CF0" w:rsidRDefault="009F3F9D" w:rsidP="009F3F9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86489">
        <w:rPr>
          <w:bCs/>
          <w:sz w:val="28"/>
          <w:szCs w:val="28"/>
        </w:rPr>
        <w:t>Предложения по дальнейшей реализации муниципальной программы: п</w:t>
      </w:r>
      <w:r w:rsidRPr="00286489">
        <w:rPr>
          <w:bCs/>
          <w:sz w:val="28"/>
        </w:rPr>
        <w:t>родолжить реализацию</w:t>
      </w:r>
      <w:r w:rsidRPr="00286489">
        <w:rPr>
          <w:sz w:val="28"/>
        </w:rPr>
        <w:t xml:space="preserve"> муниципальной подпрограммы </w:t>
      </w:r>
      <w:r w:rsidRPr="00286489">
        <w:rPr>
          <w:sz w:val="28"/>
          <w:szCs w:val="28"/>
        </w:rPr>
        <w:t>«</w:t>
      </w:r>
      <w:r w:rsidRPr="009F3F9D">
        <w:rPr>
          <w:sz w:val="28"/>
          <w:szCs w:val="28"/>
        </w:rPr>
        <w:t>Устойчивое развитие экономической базы на территории</w:t>
      </w:r>
      <w:r w:rsidRPr="00286489">
        <w:rPr>
          <w:sz w:val="28"/>
          <w:szCs w:val="28"/>
        </w:rPr>
        <w:t xml:space="preserve"> Тайтурского городского поселения Усольского муниципального района Иркутской области на 2023-2028 годы» </w:t>
      </w:r>
      <w:r w:rsidRPr="00286489">
        <w:rPr>
          <w:sz w:val="28"/>
        </w:rPr>
        <w:t>в 2024 году.</w:t>
      </w:r>
    </w:p>
    <w:p w14:paraId="61337DEC" w14:textId="77777777" w:rsidR="00DA21B3" w:rsidRDefault="00DA21B3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19DC6A1B" w14:textId="77777777" w:rsidR="009F3F9D" w:rsidRPr="009F3F9D" w:rsidRDefault="009F3F9D" w:rsidP="00DA21B3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0F72AA8B" w14:textId="77777777" w:rsidR="001168A2" w:rsidRDefault="001168A2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47437741" w14:textId="77777777" w:rsidR="00D56904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5731CD97" w14:textId="77777777" w:rsidR="00D56904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6923D621" w14:textId="77777777" w:rsidR="00D56904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4453143E" w14:textId="77777777" w:rsidR="00D56904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23C71A96" w14:textId="77777777" w:rsidR="00D56904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2ED2F4BC" w14:textId="77777777" w:rsidR="00D56904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1E12ED58" w14:textId="77777777" w:rsidR="00D56904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38A6FE10" w14:textId="77777777" w:rsidR="00D56904" w:rsidRPr="009F3F9D" w:rsidRDefault="00D56904" w:rsidP="00003368">
      <w:pPr>
        <w:pStyle w:val="af8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highlight w:val="yellow"/>
        </w:rPr>
      </w:pPr>
    </w:p>
    <w:p w14:paraId="3D0547E0" w14:textId="77777777" w:rsidR="00223441" w:rsidRPr="009F3F9D" w:rsidRDefault="00223441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</w:pPr>
    </w:p>
    <w:p w14:paraId="0EA32AC1" w14:textId="77777777" w:rsidR="00564704" w:rsidRPr="009F3F9D" w:rsidRDefault="00CD4ECA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F3F9D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1</w:t>
      </w:r>
    </w:p>
    <w:p w14:paraId="24ABE171" w14:textId="77777777" w:rsidR="00CD4ECA" w:rsidRPr="009F3F9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rFonts w:ascii="Times New Roman CYR" w:hAnsi="Times New Roman CYR" w:cs="Times New Roman CYR"/>
          <w:color w:val="000000"/>
          <w:sz w:val="28"/>
          <w:szCs w:val="28"/>
        </w:rPr>
        <w:t xml:space="preserve">к </w:t>
      </w:r>
      <w:r w:rsidRPr="009F3F9D">
        <w:rPr>
          <w:sz w:val="28"/>
          <w:szCs w:val="28"/>
        </w:rPr>
        <w:t>годовому отчету о реализации муниципальной</w:t>
      </w:r>
    </w:p>
    <w:p w14:paraId="70F46FC9" w14:textId="77777777" w:rsidR="007E7E39" w:rsidRPr="009F3F9D" w:rsidRDefault="00CD4ECA" w:rsidP="007E7E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программы «</w:t>
      </w:r>
      <w:r w:rsidR="007E7E39" w:rsidRPr="009F3F9D">
        <w:rPr>
          <w:sz w:val="28"/>
          <w:szCs w:val="28"/>
        </w:rPr>
        <w:t xml:space="preserve">Устойчивое развитие экономической </w:t>
      </w:r>
    </w:p>
    <w:p w14:paraId="6C7153A6" w14:textId="77777777" w:rsidR="00CD4ECA" w:rsidRPr="009F3F9D" w:rsidRDefault="007E7E39" w:rsidP="007E7E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базы</w:t>
      </w:r>
      <w:r w:rsidR="00CD4ECA" w:rsidRPr="009F3F9D">
        <w:rPr>
          <w:sz w:val="28"/>
          <w:szCs w:val="28"/>
        </w:rPr>
        <w:t xml:space="preserve"> на территории Тайтурского городского </w:t>
      </w:r>
    </w:p>
    <w:p w14:paraId="52A2FB38" w14:textId="77777777" w:rsidR="00CD4ECA" w:rsidRPr="009F3F9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поселения Усольского муниципального района </w:t>
      </w:r>
    </w:p>
    <w:p w14:paraId="518C6D2F" w14:textId="618C8589" w:rsidR="00CD4ECA" w:rsidRPr="009F3F9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</w:t>
      </w:r>
    </w:p>
    <w:p w14:paraId="134575C0" w14:textId="77777777" w:rsidR="00CD4ECA" w:rsidRPr="009F3F9D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6AC2F9C6" w14:textId="68EEF1B0" w:rsidR="00CD4ECA" w:rsidRPr="009F3F9D" w:rsidRDefault="00CD4ECA" w:rsidP="007E7E39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Анализ целевых показателей муниципальной программы «</w:t>
      </w:r>
      <w:r w:rsidR="007E7E39" w:rsidRPr="009F3F9D">
        <w:rPr>
          <w:sz w:val="28"/>
          <w:szCs w:val="28"/>
        </w:rPr>
        <w:t>Устойчивое развитие экономической базы</w:t>
      </w:r>
      <w:r w:rsidRPr="009F3F9D">
        <w:rPr>
          <w:sz w:val="28"/>
          <w:szCs w:val="28"/>
        </w:rPr>
        <w:t xml:space="preserve"> 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</w:t>
      </w:r>
    </w:p>
    <w:p w14:paraId="54F51584" w14:textId="7D5203C5" w:rsidR="00CD4ECA" w:rsidRPr="009F3F9D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</w:t>
      </w:r>
    </w:p>
    <w:p w14:paraId="59475B11" w14:textId="77777777" w:rsidR="00CD4ECA" w:rsidRPr="009F3F9D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120"/>
        <w:gridCol w:w="708"/>
        <w:gridCol w:w="1134"/>
        <w:gridCol w:w="1134"/>
        <w:gridCol w:w="1134"/>
        <w:gridCol w:w="1644"/>
        <w:gridCol w:w="13"/>
        <w:gridCol w:w="25"/>
        <w:gridCol w:w="13"/>
      </w:tblGrid>
      <w:tr w:rsidR="00776844" w:rsidRPr="00776844" w14:paraId="04E7EEFC" w14:textId="77777777" w:rsidTr="00776844">
        <w:trPr>
          <w:gridAfter w:val="2"/>
          <w:wAfter w:w="38" w:type="dxa"/>
          <w:trHeight w:val="18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8D85" w14:textId="77777777" w:rsidR="00776844" w:rsidRPr="00776844" w:rsidRDefault="00776844" w:rsidP="001C437D">
            <w:pPr>
              <w:tabs>
                <w:tab w:val="center" w:pos="4153"/>
                <w:tab w:val="right" w:pos="8306"/>
              </w:tabs>
            </w:pPr>
            <w:r w:rsidRPr="00776844">
              <w:t>№</w:t>
            </w:r>
          </w:p>
          <w:p w14:paraId="68AAE1D5" w14:textId="77777777" w:rsidR="00776844" w:rsidRPr="00776844" w:rsidRDefault="00776844" w:rsidP="001C437D">
            <w:pPr>
              <w:tabs>
                <w:tab w:val="center" w:pos="4153"/>
                <w:tab w:val="right" w:pos="8306"/>
              </w:tabs>
            </w:pPr>
            <w:r w:rsidRPr="00776844">
              <w:t>п/п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A342" w14:textId="77777777" w:rsidR="00776844" w:rsidRPr="00776844" w:rsidRDefault="00776844" w:rsidP="001C437D">
            <w:pPr>
              <w:tabs>
                <w:tab w:val="center" w:pos="4153"/>
                <w:tab w:val="right" w:pos="8306"/>
              </w:tabs>
            </w:pPr>
            <w:r w:rsidRPr="00776844">
              <w:t xml:space="preserve">Наименование показателя результативности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16FB" w14:textId="77777777" w:rsidR="00776844" w:rsidRPr="00776844" w:rsidRDefault="00776844" w:rsidP="00F8210E">
            <w:pPr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Ед. изм.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8CB3" w14:textId="77777777" w:rsidR="00776844" w:rsidRPr="00776844" w:rsidRDefault="00776844" w:rsidP="00F8210E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Значения показателя результативности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FFD" w14:textId="77777777" w:rsidR="00776844" w:rsidRPr="00776844" w:rsidRDefault="00776844" w:rsidP="00F8210E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Процент выполнения</w:t>
            </w:r>
          </w:p>
        </w:tc>
        <w:tc>
          <w:tcPr>
            <w:tcW w:w="1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29230" w14:textId="77777777" w:rsidR="00776844" w:rsidRPr="00776844" w:rsidRDefault="00776844" w:rsidP="00F8210E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776844">
              <w:rPr>
                <w:sz w:val="23"/>
                <w:szCs w:val="23"/>
              </w:rPr>
              <w:t>Пояснения по достигнутым значениям</w:t>
            </w:r>
          </w:p>
        </w:tc>
      </w:tr>
      <w:tr w:rsidR="00F81693" w:rsidRPr="00776844" w14:paraId="3EB52DE6" w14:textId="77777777" w:rsidTr="00776844">
        <w:trPr>
          <w:gridAfter w:val="2"/>
          <w:wAfter w:w="38" w:type="dxa"/>
          <w:trHeight w:val="49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F5DD" w14:textId="77777777" w:rsidR="00F81693" w:rsidRPr="00776844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198" w14:textId="77777777" w:rsidR="00F81693" w:rsidRPr="00776844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E3AF" w14:textId="77777777" w:rsidR="00F81693" w:rsidRPr="00776844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84A5" w14:textId="6A33FABE" w:rsidR="00F81693" w:rsidRPr="00776844" w:rsidRDefault="00F81693" w:rsidP="00776844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План на 202</w:t>
            </w:r>
            <w:r w:rsidR="009F3F9D" w:rsidRPr="00776844">
              <w:t>3</w:t>
            </w:r>
            <w:r w:rsidRPr="00776844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023" w14:textId="646D5C11" w:rsidR="00F81693" w:rsidRPr="00776844" w:rsidRDefault="00F81693" w:rsidP="00776844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Факт за 202</w:t>
            </w:r>
            <w:r w:rsidR="009F3F9D" w:rsidRPr="00776844">
              <w:t>3</w:t>
            </w:r>
            <w:r w:rsidRPr="00776844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A284" w14:textId="77777777" w:rsidR="00F81693" w:rsidRPr="00776844" w:rsidRDefault="00F81693" w:rsidP="00F81693">
            <w:r w:rsidRPr="00776844">
              <w:t>ст.5/ст.4*100%</w:t>
            </w:r>
          </w:p>
        </w:tc>
        <w:tc>
          <w:tcPr>
            <w:tcW w:w="16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00F" w14:textId="77777777" w:rsidR="00F81693" w:rsidRPr="00776844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</w:tr>
      <w:tr w:rsidR="00F81693" w:rsidRPr="00776844" w14:paraId="2FEBCAB2" w14:textId="77777777" w:rsidTr="00776844">
        <w:trPr>
          <w:gridAfter w:val="2"/>
          <w:wAfter w:w="38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B136" w14:textId="77777777" w:rsidR="00F81693" w:rsidRPr="00776844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4A99" w14:textId="77777777" w:rsidR="00F81693" w:rsidRPr="00776844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8B39" w14:textId="77777777" w:rsidR="00F81693" w:rsidRPr="00776844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A07" w14:textId="77777777" w:rsidR="00F81693" w:rsidRPr="00776844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CBC" w14:textId="77777777" w:rsidR="00F81693" w:rsidRPr="00776844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A8FF" w14:textId="77777777" w:rsidR="00F81693" w:rsidRPr="00776844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6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A2A" w14:textId="77777777" w:rsidR="00F81693" w:rsidRPr="00776844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7</w:t>
            </w:r>
          </w:p>
        </w:tc>
      </w:tr>
      <w:tr w:rsidR="009013DF" w:rsidRPr="00776844" w14:paraId="5D3DB0D2" w14:textId="77777777" w:rsidTr="00776844">
        <w:trPr>
          <w:trHeight w:val="661"/>
        </w:trPr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BD58D" w14:textId="77777777" w:rsidR="009013DF" w:rsidRPr="00776844" w:rsidRDefault="009013DF" w:rsidP="009013DF">
            <w:pPr>
              <w:tabs>
                <w:tab w:val="center" w:pos="4153"/>
                <w:tab w:val="right" w:pos="8306"/>
              </w:tabs>
              <w:jc w:val="center"/>
              <w:rPr>
                <w:bCs/>
              </w:rPr>
            </w:pPr>
            <w:r w:rsidRPr="00776844">
              <w:rPr>
                <w:bCs/>
              </w:rPr>
              <w:t>1.</w:t>
            </w:r>
          </w:p>
        </w:tc>
        <w:tc>
          <w:tcPr>
            <w:tcW w:w="892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C2F41" w14:textId="1AC57AB8" w:rsidR="009013DF" w:rsidRPr="00776844" w:rsidRDefault="009013DF" w:rsidP="009013DF">
            <w:pPr>
              <w:jc w:val="both"/>
              <w:rPr>
                <w:bCs/>
              </w:rPr>
            </w:pPr>
            <w:r w:rsidRPr="00776844">
              <w:rPr>
                <w:bCs/>
              </w:rPr>
              <w:t>Муниципальная программа «</w:t>
            </w:r>
            <w:r w:rsidRPr="00776844">
              <w:t xml:space="preserve">Устойчивое развитие экономической базы </w:t>
            </w:r>
            <w:r w:rsidRPr="00776844">
              <w:rPr>
                <w:bCs/>
              </w:rPr>
              <w:t>Тайтурского городского поселения Усольского муниципального района Иркутской области на 202</w:t>
            </w:r>
            <w:r w:rsidR="009F3F9D" w:rsidRPr="00776844">
              <w:rPr>
                <w:bCs/>
              </w:rPr>
              <w:t>3</w:t>
            </w:r>
            <w:r w:rsidRPr="00776844">
              <w:rPr>
                <w:bCs/>
              </w:rPr>
              <w:t>-202</w:t>
            </w:r>
            <w:r w:rsidR="009F3F9D" w:rsidRPr="00776844">
              <w:rPr>
                <w:bCs/>
              </w:rPr>
              <w:t>8</w:t>
            </w:r>
            <w:r w:rsidRPr="00776844">
              <w:rPr>
                <w:bCs/>
              </w:rPr>
              <w:t xml:space="preserve"> годы»</w:t>
            </w:r>
          </w:p>
        </w:tc>
      </w:tr>
      <w:tr w:rsidR="009013DF" w:rsidRPr="00776844" w14:paraId="5B7ED119" w14:textId="77777777" w:rsidTr="00776844">
        <w:trPr>
          <w:trHeight w:val="36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4AD2" w14:textId="77777777" w:rsidR="009013DF" w:rsidRPr="00776844" w:rsidRDefault="009013DF" w:rsidP="009013DF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1.1</w:t>
            </w:r>
          </w:p>
        </w:tc>
        <w:tc>
          <w:tcPr>
            <w:tcW w:w="8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2EA9" w14:textId="766DA18D" w:rsidR="009013DF" w:rsidRPr="00776844" w:rsidRDefault="009013DF" w:rsidP="009013DF">
            <w:pPr>
              <w:tabs>
                <w:tab w:val="center" w:pos="4153"/>
                <w:tab w:val="right" w:pos="8306"/>
              </w:tabs>
              <w:jc w:val="both"/>
            </w:pPr>
            <w:r w:rsidRPr="00776844">
              <w:t>Подпрограмма «Обеспечение деятельности администрации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Pr="00776844">
              <w:t>-202</w:t>
            </w:r>
            <w:r w:rsidR="009F3F9D" w:rsidRPr="00776844">
              <w:t>8</w:t>
            </w:r>
            <w:r w:rsidRPr="00776844">
              <w:t xml:space="preserve"> годы»</w:t>
            </w:r>
          </w:p>
        </w:tc>
      </w:tr>
      <w:tr w:rsidR="00870C8C" w:rsidRPr="00776844" w14:paraId="449FF1F4" w14:textId="77777777" w:rsidTr="00776844">
        <w:trPr>
          <w:gridAfter w:val="3"/>
          <w:wAfter w:w="51" w:type="dxa"/>
          <w:trHeight w:val="51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A5C4" w14:textId="77777777" w:rsidR="00870C8C" w:rsidRPr="00776844" w:rsidRDefault="00870C8C" w:rsidP="00870C8C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1.1.1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C2971" w14:textId="77777777" w:rsidR="00870C8C" w:rsidRPr="00776844" w:rsidRDefault="00870C8C" w:rsidP="00870C8C">
            <w:r w:rsidRPr="00776844">
              <w:t>Отсутствие кредиторской задолженности по расчетам с контрагентами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EBAB4" w14:textId="77777777" w:rsidR="00870C8C" w:rsidRPr="00776844" w:rsidRDefault="00870C8C" w:rsidP="00870C8C">
            <w:pPr>
              <w:jc w:val="center"/>
            </w:pPr>
            <w:r w:rsidRPr="0077684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5F63" w14:textId="77777777" w:rsidR="00870C8C" w:rsidRPr="00776844" w:rsidRDefault="00C769EF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430" w14:textId="77777777" w:rsidR="00870C8C" w:rsidRPr="00776844" w:rsidRDefault="00C769EF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3BA" w14:textId="77777777" w:rsidR="00870C8C" w:rsidRPr="00776844" w:rsidRDefault="00C769EF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DE03" w14:textId="77777777" w:rsidR="00870C8C" w:rsidRPr="00776844" w:rsidRDefault="00870C8C" w:rsidP="00870C8C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  <w:tr w:rsidR="00870C8C" w:rsidRPr="00776844" w14:paraId="15A1B0CF" w14:textId="77777777" w:rsidTr="00776844">
        <w:trPr>
          <w:gridAfter w:val="3"/>
          <w:wAfter w:w="51" w:type="dxa"/>
          <w:trHeight w:val="87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07D0" w14:textId="77777777" w:rsidR="00870C8C" w:rsidRPr="00776844" w:rsidRDefault="00870C8C" w:rsidP="00870C8C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1.1.2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29F2A" w14:textId="77777777" w:rsidR="00870C8C" w:rsidRPr="00776844" w:rsidRDefault="00870C8C" w:rsidP="00870C8C">
            <w:r w:rsidRPr="00776844">
              <w:t>Объем материальных запасов, канцелярских товаров должен обеспечивать потребность необходимую для предоставления муниципальных услуг.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0D79C" w14:textId="77777777" w:rsidR="00870C8C" w:rsidRPr="00776844" w:rsidRDefault="00870C8C" w:rsidP="00870C8C">
            <w:pPr>
              <w:jc w:val="center"/>
            </w:pPr>
            <w:r w:rsidRPr="0077684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534" w14:textId="7CBC20AC" w:rsidR="00870C8C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5</w:t>
            </w:r>
            <w:r w:rsidR="00C769EF" w:rsidRPr="00776844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D8F" w14:textId="69AC05A6" w:rsidR="00870C8C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5</w:t>
            </w:r>
            <w:r w:rsidR="00C769EF" w:rsidRPr="00776844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F7A" w14:textId="77777777" w:rsidR="00870C8C" w:rsidRPr="00776844" w:rsidRDefault="00C769EF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4EE" w14:textId="77777777" w:rsidR="00870C8C" w:rsidRPr="00776844" w:rsidRDefault="00870C8C" w:rsidP="00870C8C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  <w:tr w:rsidR="00776844" w:rsidRPr="00776844" w14:paraId="06CAEAE4" w14:textId="77777777" w:rsidTr="00776844">
        <w:trPr>
          <w:gridAfter w:val="3"/>
          <w:wAfter w:w="51" w:type="dxa"/>
          <w:trHeight w:val="545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C093" w14:textId="77777777" w:rsidR="00776844" w:rsidRPr="00776844" w:rsidRDefault="00776844" w:rsidP="00870C8C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1.1.3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D0BD44" w14:textId="77777777" w:rsidR="00776844" w:rsidRPr="00776844" w:rsidRDefault="00776844" w:rsidP="00870C8C">
            <w:r w:rsidRPr="00776844">
              <w:t>Отсутствие задолженности по уплате налогов, сборов и иных платежей в бюджет.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F9A8E7" w14:textId="77777777" w:rsidR="00776844" w:rsidRPr="00776844" w:rsidRDefault="00776844" w:rsidP="00870C8C">
            <w:pPr>
              <w:jc w:val="center"/>
            </w:pPr>
            <w:r w:rsidRPr="00776844">
              <w:t>%</w:t>
            </w:r>
          </w:p>
          <w:p w14:paraId="2BD17F89" w14:textId="77777777" w:rsidR="00776844" w:rsidRPr="00776844" w:rsidRDefault="00776844" w:rsidP="00870C8C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6678A" w14:textId="77777777" w:rsidR="00776844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ED886" w14:textId="77777777" w:rsidR="00776844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559C8" w14:textId="77777777" w:rsidR="00776844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223FA" w14:textId="77777777" w:rsidR="00776844" w:rsidRPr="00776844" w:rsidRDefault="00776844" w:rsidP="00870C8C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  <w:tr w:rsidR="00776844" w:rsidRPr="00776844" w14:paraId="3911F005" w14:textId="77777777" w:rsidTr="00776844">
        <w:trPr>
          <w:gridAfter w:val="3"/>
          <w:wAfter w:w="51" w:type="dxa"/>
          <w:trHeight w:val="253"/>
        </w:trPr>
        <w:tc>
          <w:tcPr>
            <w:tcW w:w="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A1E1BB" w14:textId="77777777" w:rsidR="00776844" w:rsidRPr="00776844" w:rsidRDefault="00776844" w:rsidP="00870C8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5D7F8D" w14:textId="77777777" w:rsidR="00776844" w:rsidRPr="00776844" w:rsidRDefault="00776844" w:rsidP="00870C8C">
            <w:pPr>
              <w:rPr>
                <w:rFonts w:eastAsia="Calibr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31C09" w14:textId="77777777" w:rsidR="00776844" w:rsidRPr="00776844" w:rsidRDefault="00776844" w:rsidP="00870C8C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780FB" w14:textId="77777777" w:rsidR="00776844" w:rsidRPr="00776844" w:rsidRDefault="00776844" w:rsidP="00C769EF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6BCC63" w14:textId="77777777" w:rsidR="00776844" w:rsidRPr="00776844" w:rsidRDefault="00776844" w:rsidP="00C769EF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8CDC70" w14:textId="77777777" w:rsidR="00776844" w:rsidRPr="00776844" w:rsidRDefault="00776844" w:rsidP="00C769EF">
            <w:pPr>
              <w:jc w:val="center"/>
              <w:rPr>
                <w:rFonts w:eastAsia="Calibri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F192CC" w14:textId="77777777" w:rsidR="00776844" w:rsidRPr="00776844" w:rsidRDefault="00776844" w:rsidP="00870C8C">
            <w:pPr>
              <w:rPr>
                <w:rFonts w:eastAsia="Calibri"/>
              </w:rPr>
            </w:pPr>
          </w:p>
        </w:tc>
      </w:tr>
      <w:tr w:rsidR="00776844" w:rsidRPr="00776844" w14:paraId="638A8F17" w14:textId="77777777" w:rsidTr="00776844">
        <w:trPr>
          <w:gridAfter w:val="3"/>
          <w:wAfter w:w="51" w:type="dxa"/>
          <w:trHeight w:val="103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D19A" w14:textId="77777777" w:rsidR="00776844" w:rsidRPr="00776844" w:rsidRDefault="00776844" w:rsidP="00870C8C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1.1.4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2B5FF" w14:textId="77777777" w:rsidR="00776844" w:rsidRPr="00776844" w:rsidRDefault="00776844" w:rsidP="00870C8C">
            <w:r w:rsidRPr="00776844">
              <w:t>Результат проведения инвентаризации основных средств и материальных запасов не должен выявлять излишков и недостач.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232" w14:textId="77777777" w:rsidR="00776844" w:rsidRPr="00776844" w:rsidRDefault="00776844" w:rsidP="00870C8C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FBE" w14:textId="77777777" w:rsidR="00776844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530" w14:textId="77777777" w:rsidR="00776844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21E" w14:textId="77777777" w:rsidR="00776844" w:rsidRPr="00776844" w:rsidRDefault="00776844" w:rsidP="00C769EF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761" w14:textId="48282511" w:rsidR="00776844" w:rsidRPr="00776844" w:rsidRDefault="00776844" w:rsidP="00870C8C">
            <w:pPr>
              <w:tabs>
                <w:tab w:val="center" w:pos="4153"/>
                <w:tab w:val="right" w:pos="8306"/>
              </w:tabs>
            </w:pPr>
          </w:p>
        </w:tc>
      </w:tr>
      <w:tr w:rsidR="00870C8C" w:rsidRPr="00776844" w14:paraId="3A3F4970" w14:textId="77777777" w:rsidTr="00776844">
        <w:trPr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50CD" w14:textId="77777777" w:rsidR="00870C8C" w:rsidRPr="00776844" w:rsidRDefault="00870C8C" w:rsidP="00870C8C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1.2.</w:t>
            </w:r>
          </w:p>
        </w:tc>
        <w:tc>
          <w:tcPr>
            <w:tcW w:w="8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B473" w14:textId="533F3B68" w:rsidR="00870C8C" w:rsidRPr="00776844" w:rsidRDefault="00870C8C" w:rsidP="00870C8C">
            <w:pPr>
              <w:tabs>
                <w:tab w:val="center" w:pos="4153"/>
                <w:tab w:val="right" w:pos="8306"/>
              </w:tabs>
              <w:jc w:val="both"/>
            </w:pPr>
            <w:r w:rsidRPr="00776844">
              <w:rPr>
                <w:lang w:val="en-US"/>
              </w:rPr>
              <w:t>I</w:t>
            </w:r>
            <w:r w:rsidRPr="00776844">
              <w:t xml:space="preserve"> Основное мероприятие «Обеспечение финансовыми средствами резервного фонда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Pr="00776844">
              <w:t>-202</w:t>
            </w:r>
            <w:r w:rsidR="009F3F9D" w:rsidRPr="00776844">
              <w:t>8</w:t>
            </w:r>
            <w:r w:rsidRPr="00776844">
              <w:t xml:space="preserve"> годы</w:t>
            </w:r>
            <w:r w:rsidR="00385895" w:rsidRPr="00776844">
              <w:t>»</w:t>
            </w:r>
          </w:p>
        </w:tc>
      </w:tr>
      <w:tr w:rsidR="00385895" w:rsidRPr="00776844" w14:paraId="745B2068" w14:textId="77777777" w:rsidTr="00776844">
        <w:trPr>
          <w:gridAfter w:val="3"/>
          <w:wAfter w:w="51" w:type="dxa"/>
          <w:trHeight w:val="10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73B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1.2.1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F3C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</w:pPr>
            <w:r w:rsidRPr="00776844">
              <w:t xml:space="preserve">Пользование средствами резервного фонда Тайтурского городского поселения Усольского </w:t>
            </w:r>
            <w:r w:rsidRPr="00776844">
              <w:lastRenderedPageBreak/>
              <w:t>муниципального района Иркутской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19A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34DD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5C3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CB83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9FC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  <w:tr w:rsidR="00385895" w:rsidRPr="00776844" w14:paraId="681A1828" w14:textId="77777777" w:rsidTr="00776844">
        <w:trPr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7E5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1.3.</w:t>
            </w:r>
          </w:p>
        </w:tc>
        <w:tc>
          <w:tcPr>
            <w:tcW w:w="8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6E9C" w14:textId="660355A5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both"/>
            </w:pPr>
            <w:r w:rsidRPr="00776844">
              <w:rPr>
                <w:lang w:val="en-US"/>
              </w:rPr>
              <w:t>II</w:t>
            </w:r>
            <w:r w:rsidRPr="00776844">
              <w:t xml:space="preserve"> Основное мероприятие «Информационное обеспечение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Pr="00776844">
              <w:t>-202</w:t>
            </w:r>
            <w:r w:rsidR="009F3F9D" w:rsidRPr="00776844">
              <w:t>8</w:t>
            </w:r>
            <w:r w:rsidRPr="00776844">
              <w:t xml:space="preserve"> годы»</w:t>
            </w:r>
          </w:p>
        </w:tc>
      </w:tr>
      <w:tr w:rsidR="00385895" w:rsidRPr="00776844" w14:paraId="4C0D1297" w14:textId="77777777" w:rsidTr="00776844">
        <w:trPr>
          <w:gridAfter w:val="3"/>
          <w:wAfter w:w="51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D4B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1.3.1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EC44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</w:pPr>
            <w:r w:rsidRPr="00776844">
              <w:t>Доля опубликованной информации о деятельности органов местного самоуправления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442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3B9" w14:textId="651915AC" w:rsidR="00385895" w:rsidRPr="00776844" w:rsidRDefault="00776844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</w:t>
            </w:r>
            <w:r w:rsidR="00385895"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21B0" w14:textId="6DF77FAE" w:rsidR="00385895" w:rsidRPr="00776844" w:rsidRDefault="00776844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</w:t>
            </w:r>
            <w:r w:rsidR="00385895" w:rsidRPr="00776844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2D6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D24" w14:textId="77777777" w:rsidR="00385895" w:rsidRPr="00776844" w:rsidRDefault="00385895" w:rsidP="00385895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  <w:tr w:rsidR="00DA1C87" w:rsidRPr="00776844" w14:paraId="64EE335F" w14:textId="77777777" w:rsidTr="00776844">
        <w:trPr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601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1.4.</w:t>
            </w:r>
          </w:p>
        </w:tc>
        <w:tc>
          <w:tcPr>
            <w:tcW w:w="8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477" w14:textId="684B96FD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both"/>
            </w:pPr>
            <w:r w:rsidRPr="00776844">
              <w:rPr>
                <w:lang w:val="en-US"/>
              </w:rPr>
              <w:t>III</w:t>
            </w:r>
            <w:r w:rsidRPr="00776844">
              <w:t xml:space="preserve"> Основное мероприятие «Межбюджетные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</w:t>
            </w:r>
            <w:r w:rsidR="009F3F9D" w:rsidRPr="00776844">
              <w:t>3</w:t>
            </w:r>
            <w:r w:rsidRPr="00776844">
              <w:t>-202</w:t>
            </w:r>
            <w:r w:rsidR="009F3F9D" w:rsidRPr="00776844">
              <w:t>8</w:t>
            </w:r>
            <w:r w:rsidRPr="00776844">
              <w:t xml:space="preserve"> годы»</w:t>
            </w:r>
          </w:p>
        </w:tc>
      </w:tr>
      <w:tr w:rsidR="00DA1C87" w:rsidRPr="00776844" w14:paraId="4BC67E43" w14:textId="77777777" w:rsidTr="00776844">
        <w:trPr>
          <w:gridAfter w:val="3"/>
          <w:wAfter w:w="51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C1EB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1.4.1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D1842" w14:textId="77777777" w:rsidR="00DA1C87" w:rsidRPr="00776844" w:rsidRDefault="00DA1C87" w:rsidP="00DA1C87">
            <w:pPr>
              <w:rPr>
                <w:color w:val="000000"/>
              </w:rPr>
            </w:pPr>
            <w:r w:rsidRPr="00776844">
              <w:rPr>
                <w:color w:val="000000"/>
              </w:rPr>
              <w:t xml:space="preserve">Количество заключенных соглашений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8652E" w14:textId="77777777" w:rsidR="00DA1C87" w:rsidRPr="00776844" w:rsidRDefault="00DA1C87" w:rsidP="00DA1C87">
            <w:r w:rsidRPr="00776844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150" w14:textId="77777777" w:rsidR="00DA1C87" w:rsidRPr="00776844" w:rsidRDefault="00DA1C87" w:rsidP="00DA1C87">
            <w:pPr>
              <w:jc w:val="center"/>
            </w:pPr>
            <w:r w:rsidRPr="0077684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873F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3AB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16A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  <w:tr w:rsidR="00DA1C87" w:rsidRPr="00776844" w14:paraId="5D4EEDBF" w14:textId="77777777" w:rsidTr="00776844">
        <w:trPr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75E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1.5.</w:t>
            </w:r>
          </w:p>
        </w:tc>
        <w:tc>
          <w:tcPr>
            <w:tcW w:w="8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619F" w14:textId="6D27AF5A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both"/>
            </w:pPr>
            <w:r w:rsidRPr="00776844">
              <w:t xml:space="preserve">IV Основное мероприятие </w:t>
            </w:r>
            <w:r w:rsidR="0037459F" w:rsidRPr="00776844">
              <w:t>«</w:t>
            </w:r>
            <w:r w:rsidRPr="00776844">
              <w:t>Доплаты к пенсиям муниципальным служащим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Pr="00776844">
              <w:t>-202</w:t>
            </w:r>
            <w:r w:rsidR="009F3F9D" w:rsidRPr="00776844">
              <w:t>8</w:t>
            </w:r>
            <w:r w:rsidRPr="00776844">
              <w:t xml:space="preserve"> годы</w:t>
            </w:r>
            <w:r w:rsidR="0037459F" w:rsidRPr="00776844">
              <w:t>»</w:t>
            </w:r>
          </w:p>
        </w:tc>
      </w:tr>
      <w:tr w:rsidR="00DA1C87" w:rsidRPr="00776844" w14:paraId="77F3F1B9" w14:textId="77777777" w:rsidTr="00776844">
        <w:trPr>
          <w:gridAfter w:val="3"/>
          <w:wAfter w:w="51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A230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1.5.1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131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</w:pPr>
            <w:r w:rsidRPr="00776844">
              <w:t>Доплаты к пенсиям муниципальным служащим Тайтурского городского поселения Усольского муниципального района Иркутской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91F" w14:textId="77777777" w:rsidR="00DA1C87" w:rsidRPr="00776844" w:rsidRDefault="00DA1C87" w:rsidP="00DA1C87">
            <w:pPr>
              <w:jc w:val="center"/>
            </w:pPr>
            <w:r w:rsidRPr="0077684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2213" w14:textId="77777777" w:rsidR="00DA1C87" w:rsidRPr="00776844" w:rsidRDefault="00DA1C87" w:rsidP="00DA1C87">
            <w:pPr>
              <w:jc w:val="center"/>
            </w:pPr>
            <w:r w:rsidRPr="00776844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F777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4B6D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B1C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  <w:tr w:rsidR="00DA1C87" w:rsidRPr="00776844" w14:paraId="31475ACE" w14:textId="77777777" w:rsidTr="00776844">
        <w:trPr>
          <w:trHeight w:val="21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3B05" w14:textId="77777777" w:rsidR="00DA1C87" w:rsidRPr="00776844" w:rsidRDefault="00DA1C87" w:rsidP="00DA1C87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1.6.</w:t>
            </w:r>
          </w:p>
        </w:tc>
        <w:tc>
          <w:tcPr>
            <w:tcW w:w="8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F8D" w14:textId="12FA36B7" w:rsidR="00DA1C87" w:rsidRPr="00776844" w:rsidRDefault="00DA1C87" w:rsidP="00DA1C87">
            <w:pPr>
              <w:tabs>
                <w:tab w:val="center" w:pos="4153"/>
                <w:tab w:val="right" w:pos="8306"/>
              </w:tabs>
            </w:pPr>
            <w:r w:rsidRPr="00776844">
              <w:t xml:space="preserve">V Основное мероприятие </w:t>
            </w:r>
            <w:r w:rsidR="0037459F" w:rsidRPr="00776844">
              <w:t>«</w:t>
            </w:r>
            <w:r w:rsidRPr="00776844">
              <w:t>Профессиональная подготовка, переподготовка и повышение квалификации на 202</w:t>
            </w:r>
            <w:r w:rsidR="009F3F9D" w:rsidRPr="00776844">
              <w:t>3</w:t>
            </w:r>
            <w:r w:rsidRPr="00776844">
              <w:t>-202</w:t>
            </w:r>
            <w:r w:rsidR="009F3F9D" w:rsidRPr="00776844">
              <w:t>8</w:t>
            </w:r>
            <w:r w:rsidRPr="00776844">
              <w:t xml:space="preserve"> годы</w:t>
            </w:r>
            <w:r w:rsidR="0037459F" w:rsidRPr="00776844">
              <w:t>»</w:t>
            </w:r>
          </w:p>
        </w:tc>
      </w:tr>
      <w:tr w:rsidR="001F27A8" w:rsidRPr="00776844" w14:paraId="75C2A1D0" w14:textId="77777777" w:rsidTr="00776844">
        <w:trPr>
          <w:gridAfter w:val="3"/>
          <w:wAfter w:w="51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6EB9" w14:textId="77777777" w:rsidR="001F27A8" w:rsidRPr="00776844" w:rsidRDefault="001F27A8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1.6.1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7988" w14:textId="77777777" w:rsidR="001F27A8" w:rsidRPr="00776844" w:rsidRDefault="001F27A8" w:rsidP="001F27A8">
            <w:pPr>
              <w:tabs>
                <w:tab w:val="center" w:pos="4153"/>
                <w:tab w:val="right" w:pos="8306"/>
              </w:tabs>
            </w:pPr>
            <w:r w:rsidRPr="00776844"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5DCD" w14:textId="77777777" w:rsidR="001F27A8" w:rsidRPr="00776844" w:rsidRDefault="001F27A8" w:rsidP="001F27A8">
            <w:r w:rsidRPr="0077684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401" w14:textId="77777777" w:rsidR="001F27A8" w:rsidRPr="00776844" w:rsidRDefault="001F27A8" w:rsidP="001F27A8">
            <w:pPr>
              <w:jc w:val="center"/>
            </w:pPr>
            <w:r w:rsidRPr="00776844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EBC" w14:textId="7C27332C" w:rsidR="001F27A8" w:rsidRPr="00776844" w:rsidRDefault="00776844" w:rsidP="001F27A8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A01" w14:textId="0C8695AC" w:rsidR="001F27A8" w:rsidRPr="00776844" w:rsidRDefault="00776844" w:rsidP="001F27A8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DBAF" w14:textId="3AFACDE2" w:rsidR="001F27A8" w:rsidRPr="00776844" w:rsidRDefault="00776844" w:rsidP="001F27A8">
            <w:pPr>
              <w:tabs>
                <w:tab w:val="center" w:pos="4153"/>
                <w:tab w:val="right" w:pos="8306"/>
              </w:tabs>
              <w:rPr>
                <w:sz w:val="21"/>
                <w:szCs w:val="21"/>
              </w:rPr>
            </w:pPr>
            <w:r w:rsidRPr="00776844">
              <w:t>Достигнуто</w:t>
            </w:r>
          </w:p>
        </w:tc>
      </w:tr>
      <w:tr w:rsidR="00776844" w:rsidRPr="00776844" w14:paraId="56F80644" w14:textId="77777777" w:rsidTr="00776844">
        <w:trPr>
          <w:gridAfter w:val="1"/>
          <w:wAfter w:w="13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9438" w14:textId="312255AB" w:rsidR="00776844" w:rsidRPr="00776844" w:rsidRDefault="00776844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1.7.</w:t>
            </w:r>
          </w:p>
        </w:tc>
        <w:tc>
          <w:tcPr>
            <w:tcW w:w="8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D57" w14:textId="36C3613C" w:rsidR="00776844" w:rsidRPr="00776844" w:rsidRDefault="00776844" w:rsidP="001F27A8">
            <w:pPr>
              <w:tabs>
                <w:tab w:val="center" w:pos="4153"/>
                <w:tab w:val="right" w:pos="8306"/>
              </w:tabs>
            </w:pPr>
            <w:r w:rsidRPr="00776844">
              <w:rPr>
                <w:color w:val="000000"/>
                <w:sz w:val="23"/>
                <w:szCs w:val="23"/>
              </w:rPr>
              <w:t>VI Основное мероприятие «Обслуживание муниципального долга»</w:t>
            </w:r>
            <w:r w:rsidRPr="00776844">
              <w:rPr>
                <w:color w:val="000000"/>
                <w:sz w:val="23"/>
                <w:szCs w:val="23"/>
              </w:rPr>
              <w:t xml:space="preserve"> на 2023-2028 годы</w:t>
            </w:r>
          </w:p>
        </w:tc>
      </w:tr>
      <w:tr w:rsidR="00776844" w:rsidRPr="00776844" w14:paraId="2DE6ADCF" w14:textId="77777777" w:rsidTr="00776844">
        <w:trPr>
          <w:gridAfter w:val="3"/>
          <w:wAfter w:w="51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AD3" w14:textId="33C808EC" w:rsidR="00776844" w:rsidRPr="00776844" w:rsidRDefault="00776844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1.7.1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051F" w14:textId="079AAE8B" w:rsidR="00776844" w:rsidRPr="00776844" w:rsidRDefault="00776844" w:rsidP="001F27A8">
            <w:pPr>
              <w:tabs>
                <w:tab w:val="center" w:pos="4153"/>
                <w:tab w:val="right" w:pos="8306"/>
              </w:tabs>
            </w:pPr>
            <w:r w:rsidRPr="00776844">
              <w:rPr>
                <w:color w:val="000000"/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BDB" w14:textId="0075FBC4" w:rsidR="00776844" w:rsidRPr="00776844" w:rsidRDefault="00776844" w:rsidP="001F27A8">
            <w:r w:rsidRPr="0077684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7BAB" w14:textId="77FC02ED" w:rsidR="00776844" w:rsidRPr="00776844" w:rsidRDefault="00776844" w:rsidP="001F27A8">
            <w:pPr>
              <w:jc w:val="center"/>
            </w:pPr>
            <w:r w:rsidRPr="0077684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134E" w14:textId="0CCA81AC" w:rsidR="00776844" w:rsidRPr="00776844" w:rsidRDefault="00776844" w:rsidP="001F27A8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C6A" w14:textId="09A8F457" w:rsidR="00776844" w:rsidRPr="00776844" w:rsidRDefault="00776844" w:rsidP="001F27A8">
            <w:pPr>
              <w:tabs>
                <w:tab w:val="center" w:pos="4153"/>
                <w:tab w:val="right" w:pos="8306"/>
              </w:tabs>
              <w:jc w:val="center"/>
            </w:pPr>
            <w:r w:rsidRPr="00776844">
              <w:t>100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C99F" w14:textId="7CDD3803" w:rsidR="00776844" w:rsidRPr="00776844" w:rsidRDefault="00776844" w:rsidP="001F27A8">
            <w:pPr>
              <w:tabs>
                <w:tab w:val="center" w:pos="4153"/>
                <w:tab w:val="right" w:pos="8306"/>
              </w:tabs>
            </w:pPr>
            <w:r w:rsidRPr="00776844">
              <w:t>Достигнуто</w:t>
            </w:r>
          </w:p>
        </w:tc>
      </w:tr>
    </w:tbl>
    <w:p w14:paraId="46C68F37" w14:textId="77777777" w:rsidR="00CC5F6F" w:rsidRPr="009F3F9D" w:rsidRDefault="00CC5F6F" w:rsidP="00D47C05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  <w:sectPr w:rsidR="00CC5F6F" w:rsidRPr="009F3F9D" w:rsidSect="000944AF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A710520" w14:textId="77777777" w:rsidR="00D00C4E" w:rsidRPr="009F3F9D" w:rsidRDefault="00D00C4E" w:rsidP="00D00C4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F3F9D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2</w:t>
      </w:r>
    </w:p>
    <w:p w14:paraId="6CDE75CA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rFonts w:ascii="Times New Roman CYR" w:hAnsi="Times New Roman CYR" w:cs="Times New Roman CYR"/>
          <w:color w:val="000000"/>
          <w:sz w:val="28"/>
          <w:szCs w:val="28"/>
        </w:rPr>
        <w:t xml:space="preserve">к </w:t>
      </w:r>
      <w:r w:rsidRPr="009F3F9D">
        <w:rPr>
          <w:sz w:val="28"/>
          <w:szCs w:val="28"/>
        </w:rPr>
        <w:t>годовому отчету о реализации муниципальной</w:t>
      </w:r>
    </w:p>
    <w:p w14:paraId="2D59A611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программы «Устойчивое развитие экономической </w:t>
      </w:r>
    </w:p>
    <w:p w14:paraId="6344B25D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базы на территории Тайтурского городского </w:t>
      </w:r>
    </w:p>
    <w:p w14:paraId="5D7B91F8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поселения Усольского муниципального района </w:t>
      </w:r>
    </w:p>
    <w:p w14:paraId="689BBE6B" w14:textId="25AB348C" w:rsidR="00FB1651" w:rsidRPr="009F3F9D" w:rsidRDefault="00D00C4E" w:rsidP="00D00C4E">
      <w:pPr>
        <w:pStyle w:val="a"/>
        <w:numPr>
          <w:ilvl w:val="0"/>
          <w:numId w:val="0"/>
        </w:numPr>
        <w:spacing w:before="0" w:beforeAutospacing="0" w:after="0" w:afterAutospacing="0"/>
        <w:jc w:val="right"/>
        <w:rPr>
          <w:sz w:val="28"/>
          <w:szCs w:val="28"/>
        </w:rPr>
      </w:pPr>
      <w:r w:rsidRPr="009F3F9D">
        <w:rPr>
          <w:sz w:val="28"/>
          <w:szCs w:val="28"/>
        </w:rPr>
        <w:t>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</w:t>
      </w:r>
    </w:p>
    <w:p w14:paraId="39E4FB38" w14:textId="77777777" w:rsidR="00D00C4E" w:rsidRPr="009F3F9D" w:rsidRDefault="00D00C4E" w:rsidP="00D00C4E">
      <w:pPr>
        <w:pStyle w:val="a"/>
        <w:numPr>
          <w:ilvl w:val="0"/>
          <w:numId w:val="0"/>
        </w:numPr>
        <w:spacing w:before="0" w:beforeAutospacing="0" w:after="0" w:afterAutospacing="0"/>
        <w:jc w:val="right"/>
        <w:rPr>
          <w:sz w:val="28"/>
          <w:szCs w:val="28"/>
        </w:rPr>
      </w:pPr>
    </w:p>
    <w:p w14:paraId="20865FD9" w14:textId="77777777" w:rsidR="00584FC4" w:rsidRPr="009F3F9D" w:rsidRDefault="00584FC4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Анализ объема финансирования муниципальной программы</w:t>
      </w:r>
    </w:p>
    <w:p w14:paraId="5E17CCC4" w14:textId="5E61C520" w:rsidR="00584FC4" w:rsidRPr="009F3F9D" w:rsidRDefault="00584FC4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 «</w:t>
      </w:r>
      <w:r w:rsidR="007E7E39" w:rsidRPr="009F3F9D">
        <w:rPr>
          <w:sz w:val="28"/>
          <w:szCs w:val="28"/>
        </w:rPr>
        <w:t xml:space="preserve">Устойчивое развитие экономической базы </w:t>
      </w:r>
      <w:r w:rsidRPr="009F3F9D">
        <w:rPr>
          <w:sz w:val="28"/>
          <w:szCs w:val="28"/>
        </w:rPr>
        <w:t>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за счет бюджета Тайтурского городского поселения Усольского муниципального района Иркутской области 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</w:t>
      </w:r>
    </w:p>
    <w:p w14:paraId="5217593D" w14:textId="77777777" w:rsidR="00584FC4" w:rsidRPr="009F3F9D" w:rsidRDefault="00584FC4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tbl>
      <w:tblPr>
        <w:tblW w:w="15037" w:type="dxa"/>
        <w:tblLook w:val="04A0" w:firstRow="1" w:lastRow="0" w:firstColumn="1" w:lastColumn="0" w:noHBand="0" w:noVBand="1"/>
      </w:tblPr>
      <w:tblGrid>
        <w:gridCol w:w="576"/>
        <w:gridCol w:w="3814"/>
        <w:gridCol w:w="1873"/>
        <w:gridCol w:w="1370"/>
        <w:gridCol w:w="2119"/>
        <w:gridCol w:w="1725"/>
        <w:gridCol w:w="899"/>
        <w:gridCol w:w="899"/>
        <w:gridCol w:w="1750"/>
        <w:gridCol w:w="12"/>
      </w:tblGrid>
      <w:tr w:rsidR="003C2F26" w:rsidRPr="003C2F26" w14:paraId="3A3B6A53" w14:textId="77777777" w:rsidTr="003C2F26">
        <w:trPr>
          <w:trHeight w:val="27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E263F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№</w:t>
            </w:r>
          </w:p>
          <w:p w14:paraId="3AC629C4" w14:textId="3F43E67D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п/п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D0B15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F1E63" w14:textId="3FB548D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Предусмотрено муниципальной программой в первоначальной редакции, руб</w:t>
            </w:r>
            <w:r w:rsidRPr="003C2F26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3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D9C2C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Заложено в бюджет на финансирование мероприятий (кассовые расходы)</w:t>
            </w:r>
          </w:p>
        </w:tc>
        <w:tc>
          <w:tcPr>
            <w:tcW w:w="52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D268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Фактическое выполнение мероприятий (фактические расходы)</w:t>
            </w:r>
          </w:p>
        </w:tc>
      </w:tr>
      <w:tr w:rsidR="003C2F26" w:rsidRPr="003C2F26" w14:paraId="6F812EFA" w14:textId="77777777" w:rsidTr="003C2F26">
        <w:trPr>
          <w:trHeight w:val="26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BA03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BFFB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F78A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3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76E6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528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2281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</w:tr>
      <w:tr w:rsidR="003C2F26" w:rsidRPr="003C2F26" w14:paraId="5B0A71E5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2DC6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CFA2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575D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258A2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руб.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F347D" w14:textId="72BFB306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в % от </w:t>
            </w:r>
            <w:r w:rsidRPr="003C2F26">
              <w:rPr>
                <w:color w:val="000000"/>
                <w:sz w:val="23"/>
                <w:szCs w:val="23"/>
              </w:rPr>
              <w:t>предусмотренного</w:t>
            </w:r>
            <w:r w:rsidRPr="003C2F26">
              <w:rPr>
                <w:color w:val="000000"/>
                <w:sz w:val="23"/>
                <w:szCs w:val="23"/>
              </w:rPr>
              <w:t xml:space="preserve"> муниципальной программой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D8025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руб.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9D207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%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B0E12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в т.ч. кредиторская задолженность за отчетный период, руб.</w:t>
            </w:r>
          </w:p>
        </w:tc>
      </w:tr>
      <w:tr w:rsidR="003C2F26" w:rsidRPr="003C2F26" w14:paraId="037AE571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040A6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7CEDB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8049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49B1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E04AA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5C2A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593F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6=5/2*</w:t>
            </w:r>
          </w:p>
          <w:p w14:paraId="5C9952CA" w14:textId="63ABF5E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DBD81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7=5/3*</w:t>
            </w:r>
          </w:p>
          <w:p w14:paraId="0109EC39" w14:textId="0C09ED35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100%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7FC3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8</w:t>
            </w:r>
          </w:p>
        </w:tc>
      </w:tr>
      <w:tr w:rsidR="003C2F26" w:rsidRPr="003C2F26" w14:paraId="5193A546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0D7F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94C16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Подпрограмма 1.    </w:t>
            </w:r>
            <w:r w:rsidRPr="003C2F26">
              <w:rPr>
                <w:color w:val="000000"/>
                <w:sz w:val="23"/>
                <w:szCs w:val="23"/>
              </w:rPr>
              <w:br/>
              <w:t xml:space="preserve">«Обеспечение деятельности главы Тайтурского городского поселения Усольского муниципального района </w:t>
            </w:r>
            <w:r w:rsidRPr="003C2F26">
              <w:rPr>
                <w:color w:val="000000"/>
                <w:sz w:val="23"/>
                <w:szCs w:val="23"/>
              </w:rPr>
              <w:br/>
              <w:t>Иркутской области» на 2023-2028 годы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8B46C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225 943,17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5132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225 943,17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DF3B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A589D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225 943,17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6694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1DEBA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A4AE1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2E96E13B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8491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1.1.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8EF52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Мероприятие 1. </w:t>
            </w:r>
            <w:r w:rsidRPr="003C2F26">
              <w:rPr>
                <w:color w:val="000000"/>
                <w:sz w:val="23"/>
                <w:szCs w:val="23"/>
              </w:rPr>
              <w:br/>
              <w:t>Расходы на выплату главы в целях обеспечения выполнения функций государственными органами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1C8D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225 943,17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2FF2F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225 943,17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4532B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748BA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225 943,17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DD29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4246C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626F7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5EC740CC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B69A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lastRenderedPageBreak/>
              <w:t>2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00D20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Подпрограмма 2.    </w:t>
            </w:r>
            <w:r w:rsidRPr="003C2F26">
              <w:rPr>
                <w:color w:val="000000"/>
                <w:sz w:val="23"/>
                <w:szCs w:val="23"/>
              </w:rPr>
              <w:br/>
              <w:t xml:space="preserve">«Обеспечение деятельности администрации Тайтурского городского поселения Усольского муниципального района Иркутской области» на 2023-2028 годы 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42A9D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22 869 108,67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3A666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22 869 108,67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3626F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40BD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22 308 866,11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66CC7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97,55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7E0F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97,55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D3E71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8 084,77</w:t>
            </w:r>
          </w:p>
        </w:tc>
      </w:tr>
      <w:tr w:rsidR="003C2F26" w:rsidRPr="003C2F26" w14:paraId="05BB6EA6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DBD09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2.1.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9BD77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Мероприятие 1. </w:t>
            </w:r>
            <w:r w:rsidRPr="003C2F26">
              <w:rPr>
                <w:color w:val="000000"/>
                <w:sz w:val="23"/>
                <w:szCs w:val="23"/>
              </w:rPr>
              <w:br/>
              <w:t xml:space="preserve">Расходы на выплату персоналу в целях обеспечения выполнения функций </w:t>
            </w:r>
            <w:r w:rsidRPr="003C2F26">
              <w:rPr>
                <w:color w:val="000000"/>
                <w:sz w:val="23"/>
                <w:szCs w:val="23"/>
              </w:rPr>
              <w:br/>
              <w:t>государственными органами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644BC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19 384 617,78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7DD9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19 384 617,78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C4536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82FA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19 012 326,64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8665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98,08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B078D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98,08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D6DF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440298CB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08417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2.2.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81927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Мероприятие 2.</w:t>
            </w:r>
            <w:r w:rsidRPr="003C2F26">
              <w:rPr>
                <w:color w:val="000000"/>
                <w:sz w:val="23"/>
                <w:szCs w:val="23"/>
              </w:rPr>
              <w:br/>
              <w:t xml:space="preserve">Закупка товаров, работ и услуг для муниципальных нужд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9F339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2 837 544,71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7419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2 837 544,71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6CB3B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F82B5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2 749 593,29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61F4A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96,90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B22F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96,90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82ED9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8 084,77</w:t>
            </w:r>
          </w:p>
        </w:tc>
      </w:tr>
      <w:tr w:rsidR="003C2F26" w:rsidRPr="003C2F26" w14:paraId="7BB6F3F9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C851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2.3.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A283C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I Основное мероприятие «Обеспечение финансовыми средствами резервного фонда Тайтурского городского поселения Усольского муниципального района Иркутской области» на 2023-2028 годы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42B7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A33CE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100 000,00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2511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C838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E3B5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5105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C138B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4468E0EE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A7FC2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2.4.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40952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II Основное мероприятие «Информационное обеспечение Тайтурского городского поселения Усольского муниципального района Иркутской области» на 2023-2028 годы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6727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1495E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7FB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7ED3D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516A1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1CD52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E8A6B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3C2314CB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9D16C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2.5.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3D03B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III Основное мероприятие «Межбюджетные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</w:t>
            </w:r>
            <w:r w:rsidRPr="003C2F26">
              <w:rPr>
                <w:color w:val="000000"/>
                <w:sz w:val="23"/>
                <w:szCs w:val="23"/>
              </w:rPr>
              <w:lastRenderedPageBreak/>
              <w:t>значения в соответствии с заключенными соглашениями» на 2023-2028 годы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869E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lastRenderedPageBreak/>
              <w:t>317 573,74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2E615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317 573,74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18B72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F69C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317 573,74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90D0C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64979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D5EB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5403EAC9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1935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2.6.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DC059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IV Основное мероприятие «Доплаты </w:t>
            </w:r>
            <w:r w:rsidRPr="003C2F26">
              <w:rPr>
                <w:color w:val="000000"/>
                <w:sz w:val="23"/>
                <w:szCs w:val="23"/>
              </w:rPr>
              <w:br/>
              <w:t xml:space="preserve">к пенсиям муниципальным служащим Тайтурского городского поселения Усольского муниципального района </w:t>
            </w:r>
            <w:r w:rsidRPr="003C2F26">
              <w:rPr>
                <w:color w:val="000000"/>
                <w:sz w:val="23"/>
                <w:szCs w:val="23"/>
              </w:rPr>
              <w:br/>
              <w:t>Иркутской области» на 2023-2028 годы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9177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182 856,00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4D5F6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182 856,00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3A0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AE0C0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182 856,00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CFBEA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3BDE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A70DE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1C0230F9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F996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2.7.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DBDCB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 xml:space="preserve">V Основное мероприятие «Профессиональная подготовка, переподготовка и повышение квалификации" на 2023-2028 годы  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6E77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44 300,00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AAE7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44 300,00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3530A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55145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44 300,00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B851B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E29C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4E639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375C7B8C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D7B0E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2.8.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67D36" w14:textId="77777777" w:rsidR="003C2F26" w:rsidRPr="003C2F26" w:rsidRDefault="003C2F26">
            <w:pPr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VI Основное мероприятие «Обслуживание муниципального долга» на 2023-2028 годы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E5223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2 216,44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1FA88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2 216,44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509F2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B813F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2 216,44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A434E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4ACBA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3278D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0,00</w:t>
            </w:r>
          </w:p>
        </w:tc>
      </w:tr>
      <w:tr w:rsidR="003C2F26" w:rsidRPr="003C2F26" w14:paraId="68316C84" w14:textId="77777777" w:rsidTr="003C2F26">
        <w:trPr>
          <w:gridAfter w:val="1"/>
          <w:wAfter w:w="12" w:type="dxa"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C7024" w14:textId="77777777" w:rsidR="003C2F26" w:rsidRPr="003C2F26" w:rsidRDefault="003C2F26">
            <w:pPr>
              <w:jc w:val="center"/>
              <w:rPr>
                <w:color w:val="000000"/>
                <w:sz w:val="23"/>
                <w:szCs w:val="23"/>
              </w:rPr>
            </w:pPr>
            <w:r w:rsidRPr="003C2F26">
              <w:rPr>
                <w:color w:val="000000"/>
                <w:sz w:val="23"/>
                <w:szCs w:val="23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6FD73" w14:textId="77777777" w:rsidR="003C2F26" w:rsidRPr="003C2F26" w:rsidRDefault="003C2F26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 xml:space="preserve">Всего по муниципальной программе  </w:t>
            </w:r>
            <w:r w:rsidRPr="003C2F26">
              <w:rPr>
                <w:b/>
                <w:bCs/>
                <w:color w:val="000000"/>
                <w:sz w:val="23"/>
                <w:szCs w:val="23"/>
              </w:rPr>
              <w:br/>
              <w:t>«Устойчивое развитие экономической базы Тайтурского городского поселения Усольского муниципального района Иркутской области на 2023-2028 годы»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62608" w14:textId="77777777" w:rsidR="003C2F26" w:rsidRPr="003C2F26" w:rsidRDefault="003C2F2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>23 095 051,84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DC11E" w14:textId="77777777" w:rsidR="003C2F26" w:rsidRPr="003C2F26" w:rsidRDefault="003C2F2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>23 095 051,84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68F4B" w14:textId="77777777" w:rsidR="003C2F26" w:rsidRPr="003C2F26" w:rsidRDefault="003C2F2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>100,00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3D93B" w14:textId="77777777" w:rsidR="003C2F26" w:rsidRPr="003C2F26" w:rsidRDefault="003C2F2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>22 534 809,28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193FD" w14:textId="77777777" w:rsidR="003C2F26" w:rsidRPr="003C2F26" w:rsidRDefault="003C2F2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>97,57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70595" w14:textId="77777777" w:rsidR="003C2F26" w:rsidRPr="003C2F26" w:rsidRDefault="003C2F2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>97,57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E1992" w14:textId="77777777" w:rsidR="003C2F26" w:rsidRPr="003C2F26" w:rsidRDefault="003C2F26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3C2F26">
              <w:rPr>
                <w:b/>
                <w:bCs/>
                <w:color w:val="000000"/>
                <w:sz w:val="23"/>
                <w:szCs w:val="23"/>
              </w:rPr>
              <w:t>8 084,77</w:t>
            </w:r>
          </w:p>
        </w:tc>
      </w:tr>
    </w:tbl>
    <w:p w14:paraId="1F29ACC7" w14:textId="77777777" w:rsidR="00CC5F6F" w:rsidRPr="009F3F9D" w:rsidRDefault="00CC5F6F" w:rsidP="003C2F26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  <w:highlight w:val="yellow"/>
        </w:rPr>
      </w:pPr>
    </w:p>
    <w:p w14:paraId="1CD60811" w14:textId="77777777" w:rsidR="009D3930" w:rsidRPr="009F3F9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5E1C1279" w14:textId="77777777" w:rsidR="009D3930" w:rsidRPr="009F3F9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75FD91C8" w14:textId="77777777" w:rsidR="009D3930" w:rsidRPr="009F3F9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1BCEA017" w14:textId="77777777" w:rsidR="009D3930" w:rsidRPr="009F3F9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60E064B3" w14:textId="77777777" w:rsidR="009D3930" w:rsidRPr="009F3F9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1B8418C5" w14:textId="77777777" w:rsidR="009D3930" w:rsidRPr="009F3F9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highlight w:val="yellow"/>
        </w:rPr>
      </w:pPr>
    </w:p>
    <w:p w14:paraId="35B70D11" w14:textId="77777777" w:rsidR="004D4528" w:rsidRPr="009F3F9D" w:rsidRDefault="004D4528" w:rsidP="004D4528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  <w:highlight w:val="yellow"/>
        </w:rPr>
        <w:sectPr w:rsidR="004D4528" w:rsidRPr="009F3F9D" w:rsidSect="000944A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4A7D144D" w14:textId="77777777" w:rsidR="00D00C4E" w:rsidRPr="009F3F9D" w:rsidRDefault="00D00C4E" w:rsidP="00D00C4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F3F9D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Приложение № 3</w:t>
      </w:r>
    </w:p>
    <w:p w14:paraId="3B80A09F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rFonts w:ascii="Times New Roman CYR" w:hAnsi="Times New Roman CYR" w:cs="Times New Roman CYR"/>
          <w:color w:val="000000"/>
          <w:sz w:val="28"/>
          <w:szCs w:val="28"/>
        </w:rPr>
        <w:t xml:space="preserve">к </w:t>
      </w:r>
      <w:r w:rsidRPr="009F3F9D">
        <w:rPr>
          <w:sz w:val="28"/>
          <w:szCs w:val="28"/>
        </w:rPr>
        <w:t>годовому отчету о реализации муниципальной</w:t>
      </w:r>
    </w:p>
    <w:p w14:paraId="509EB4A6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программы «Устойчивое развитие экономической </w:t>
      </w:r>
    </w:p>
    <w:p w14:paraId="738529AE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базы на территории Тайтурского городского </w:t>
      </w:r>
    </w:p>
    <w:p w14:paraId="569CEF32" w14:textId="77777777" w:rsidR="00D00C4E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поселения Усольского муниципального района </w:t>
      </w:r>
    </w:p>
    <w:p w14:paraId="5D913C16" w14:textId="5E8D412A" w:rsidR="004D4528" w:rsidRPr="009F3F9D" w:rsidRDefault="00D00C4E" w:rsidP="00D00C4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>Иркутской области на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Pr="009F3F9D">
        <w:rPr>
          <w:sz w:val="28"/>
          <w:szCs w:val="28"/>
        </w:rPr>
        <w:t xml:space="preserve"> годы» за 202</w:t>
      </w:r>
      <w:r w:rsidR="009F3F9D" w:rsidRPr="009F3F9D">
        <w:rPr>
          <w:sz w:val="28"/>
          <w:szCs w:val="28"/>
        </w:rPr>
        <w:t>3</w:t>
      </w:r>
      <w:r w:rsidRPr="009F3F9D">
        <w:rPr>
          <w:sz w:val="28"/>
          <w:szCs w:val="28"/>
        </w:rPr>
        <w:t xml:space="preserve"> год</w:t>
      </w:r>
    </w:p>
    <w:p w14:paraId="27BAF98D" w14:textId="77777777" w:rsidR="004D4528" w:rsidRPr="009F3F9D" w:rsidRDefault="004D4528" w:rsidP="004D4528">
      <w:pPr>
        <w:overflowPunct w:val="0"/>
        <w:autoSpaceDE w:val="0"/>
        <w:autoSpaceDN w:val="0"/>
        <w:adjustRightInd w:val="0"/>
        <w:jc w:val="right"/>
        <w:textAlignment w:val="baseline"/>
      </w:pPr>
    </w:p>
    <w:p w14:paraId="4B045CBB" w14:textId="0CEACEED" w:rsidR="004D4528" w:rsidRPr="009F3F9D" w:rsidRDefault="007863D3" w:rsidP="004D452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F3F9D">
        <w:rPr>
          <w:sz w:val="28"/>
          <w:szCs w:val="28"/>
        </w:rPr>
        <w:t xml:space="preserve">Интегральная оценка эффективности реализации </w:t>
      </w:r>
      <w:r w:rsidR="004D4528" w:rsidRPr="009F3F9D">
        <w:rPr>
          <w:sz w:val="28"/>
          <w:szCs w:val="28"/>
        </w:rPr>
        <w:t>муниципальной программы «</w:t>
      </w:r>
      <w:r w:rsidR="00D00C4E" w:rsidRPr="009F3F9D">
        <w:rPr>
          <w:sz w:val="28"/>
          <w:szCs w:val="28"/>
        </w:rPr>
        <w:t xml:space="preserve">Устойчивое развитие экономической базы </w:t>
      </w:r>
      <w:r w:rsidR="004D4528" w:rsidRPr="009F3F9D">
        <w:rPr>
          <w:sz w:val="28"/>
          <w:szCs w:val="28"/>
        </w:rPr>
        <w:t>на территории Тайтурского городского поселения Усольского муниципального района Иркутской области на 202</w:t>
      </w:r>
      <w:r w:rsidR="009F3F9D" w:rsidRPr="009F3F9D">
        <w:rPr>
          <w:sz w:val="28"/>
          <w:szCs w:val="28"/>
        </w:rPr>
        <w:t>3</w:t>
      </w:r>
      <w:r w:rsidR="004D4528" w:rsidRPr="009F3F9D">
        <w:rPr>
          <w:sz w:val="28"/>
          <w:szCs w:val="28"/>
        </w:rPr>
        <w:t>-202</w:t>
      </w:r>
      <w:r w:rsidR="009F3F9D" w:rsidRPr="009F3F9D">
        <w:rPr>
          <w:sz w:val="28"/>
          <w:szCs w:val="28"/>
        </w:rPr>
        <w:t>8</w:t>
      </w:r>
      <w:r w:rsidR="004D4528" w:rsidRPr="009F3F9D">
        <w:rPr>
          <w:sz w:val="28"/>
          <w:szCs w:val="28"/>
        </w:rPr>
        <w:t xml:space="preserve"> годы» за 202</w:t>
      </w:r>
      <w:r w:rsidR="009F3F9D" w:rsidRPr="009F3F9D">
        <w:rPr>
          <w:sz w:val="28"/>
          <w:szCs w:val="28"/>
        </w:rPr>
        <w:t>3</w:t>
      </w:r>
      <w:r w:rsidR="004D4528" w:rsidRPr="009F3F9D">
        <w:rPr>
          <w:sz w:val="28"/>
          <w:szCs w:val="28"/>
        </w:rPr>
        <w:t xml:space="preserve"> год</w:t>
      </w:r>
    </w:p>
    <w:p w14:paraId="016648DB" w14:textId="77777777" w:rsidR="009D3930" w:rsidRPr="009F3F9D" w:rsidRDefault="009D3930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  <w:highlight w:val="yellow"/>
        </w:rPr>
      </w:pP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1134"/>
        <w:gridCol w:w="1135"/>
        <w:gridCol w:w="994"/>
        <w:gridCol w:w="12"/>
        <w:gridCol w:w="1264"/>
        <w:gridCol w:w="13"/>
        <w:gridCol w:w="6"/>
      </w:tblGrid>
      <w:tr w:rsidR="007863D3" w:rsidRPr="00776844" w14:paraId="6FCA9B3A" w14:textId="77777777" w:rsidTr="004C22CA">
        <w:trPr>
          <w:gridAfter w:val="1"/>
          <w:wAfter w:w="6" w:type="dxa"/>
          <w:trHeight w:val="4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5A1A5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7179A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Наименование муниципальной программы (МП), подпрограмм (ПП), основных мероприятий (ОМ), мероприятий (М)</w:t>
            </w:r>
          </w:p>
        </w:tc>
        <w:tc>
          <w:tcPr>
            <w:tcW w:w="32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13A07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Выполнение целевых показателей, ед.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22B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 xml:space="preserve">Степень </w:t>
            </w:r>
            <w:proofErr w:type="spellStart"/>
            <w:r w:rsidRPr="00776844">
              <w:rPr>
                <w:sz w:val="22"/>
                <w:szCs w:val="22"/>
              </w:rPr>
              <w:t>достиже</w:t>
            </w:r>
            <w:r w:rsidR="00736ED4" w:rsidRPr="00776844">
              <w:rPr>
                <w:sz w:val="22"/>
                <w:szCs w:val="22"/>
              </w:rPr>
              <w:t>-</w:t>
            </w:r>
            <w:r w:rsidRPr="00776844">
              <w:rPr>
                <w:sz w:val="22"/>
                <w:szCs w:val="22"/>
              </w:rPr>
              <w:t>ния</w:t>
            </w:r>
            <w:proofErr w:type="spellEnd"/>
            <w:r w:rsidRPr="00776844">
              <w:rPr>
                <w:sz w:val="22"/>
                <w:szCs w:val="22"/>
              </w:rPr>
              <w:t xml:space="preserve"> целей </w:t>
            </w:r>
          </w:p>
        </w:tc>
      </w:tr>
      <w:tr w:rsidR="007863D3" w:rsidRPr="00776844" w14:paraId="6E6C7D19" w14:textId="77777777" w:rsidTr="004C22CA">
        <w:trPr>
          <w:gridAfter w:val="2"/>
          <w:wAfter w:w="19" w:type="dxa"/>
          <w:trHeight w:val="63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F795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E2E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665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выше запланированного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FF56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ind w:right="28"/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ниже запланированного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6B3E" w14:textId="77777777" w:rsidR="007863D3" w:rsidRPr="00776844" w:rsidRDefault="00736ED4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с</w:t>
            </w:r>
            <w:r w:rsidR="007863D3" w:rsidRPr="00776844">
              <w:rPr>
                <w:sz w:val="22"/>
                <w:szCs w:val="22"/>
              </w:rPr>
              <w:t>оответствует плану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26A" w14:textId="77777777" w:rsidR="007863D3" w:rsidRPr="00776844" w:rsidRDefault="007863D3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</w:p>
          <w:p w14:paraId="08F30752" w14:textId="77777777" w:rsidR="0089715A" w:rsidRPr="00776844" w:rsidRDefault="0089715A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776844">
              <w:rPr>
                <w:sz w:val="22"/>
                <w:szCs w:val="22"/>
              </w:rPr>
              <w:t>Сдп</w:t>
            </w:r>
            <w:proofErr w:type="spellEnd"/>
          </w:p>
        </w:tc>
      </w:tr>
      <w:tr w:rsidR="00682CA1" w:rsidRPr="00776844" w14:paraId="052AF45A" w14:textId="77777777" w:rsidTr="004C22CA">
        <w:trPr>
          <w:gridAfter w:val="2"/>
          <w:wAfter w:w="19" w:type="dxa"/>
          <w:trHeight w:val="70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1DA5" w14:textId="77777777" w:rsidR="00682CA1" w:rsidRPr="00776844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1CA1" w14:textId="77777777" w:rsidR="00682CA1" w:rsidRPr="00776844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3696" w14:textId="77777777" w:rsidR="00682CA1" w:rsidRPr="00776844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A21" w14:textId="77777777" w:rsidR="00682CA1" w:rsidRPr="00776844" w:rsidRDefault="00682CA1" w:rsidP="00C12418">
            <w:pPr>
              <w:tabs>
                <w:tab w:val="center" w:pos="4153"/>
                <w:tab w:val="right" w:pos="8306"/>
              </w:tabs>
              <w:ind w:right="28"/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B1B" w14:textId="77777777" w:rsidR="00682CA1" w:rsidRPr="00776844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73F" w14:textId="77777777" w:rsidR="00682CA1" w:rsidRPr="00776844" w:rsidRDefault="00682CA1" w:rsidP="00C12418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6</w:t>
            </w:r>
          </w:p>
        </w:tc>
      </w:tr>
      <w:tr w:rsidR="005218CF" w:rsidRPr="00776844" w14:paraId="7BCBEEE4" w14:textId="77777777" w:rsidTr="004C22CA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778" w14:textId="77777777" w:rsidR="005218CF" w:rsidRPr="00776844" w:rsidRDefault="005218CF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9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FEF6" w14:textId="1827F977" w:rsidR="005218CF" w:rsidRPr="00776844" w:rsidRDefault="005218CF" w:rsidP="00C12418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sz w:val="22"/>
                <w:szCs w:val="22"/>
              </w:rPr>
            </w:pPr>
            <w:r w:rsidRPr="00776844">
              <w:rPr>
                <w:bCs/>
                <w:sz w:val="22"/>
                <w:szCs w:val="22"/>
              </w:rPr>
              <w:t xml:space="preserve">(МП) Муниципальная </w:t>
            </w:r>
            <w:r w:rsidRPr="00776844">
              <w:rPr>
                <w:bCs/>
              </w:rPr>
              <w:t>программа «</w:t>
            </w:r>
            <w:r w:rsidR="00D00C4E" w:rsidRPr="00776844">
              <w:t xml:space="preserve">Устойчивое развитие экономической базы </w:t>
            </w:r>
            <w:r w:rsidRPr="00776844">
              <w:rPr>
                <w:bCs/>
              </w:rPr>
              <w:t>Тайтурского городского поселения</w:t>
            </w:r>
            <w:r w:rsidRPr="00776844">
              <w:rPr>
                <w:bCs/>
                <w:sz w:val="22"/>
                <w:szCs w:val="22"/>
              </w:rPr>
              <w:t xml:space="preserve"> Усольского муниципального района Иркутской области на 202</w:t>
            </w:r>
            <w:r w:rsidR="009F3F9D" w:rsidRPr="00776844">
              <w:rPr>
                <w:bCs/>
                <w:sz w:val="22"/>
                <w:szCs w:val="22"/>
              </w:rPr>
              <w:t>3</w:t>
            </w:r>
            <w:r w:rsidRPr="00776844">
              <w:rPr>
                <w:bCs/>
                <w:sz w:val="22"/>
                <w:szCs w:val="22"/>
              </w:rPr>
              <w:t>-202</w:t>
            </w:r>
            <w:r w:rsidR="009F3F9D" w:rsidRPr="00776844">
              <w:rPr>
                <w:bCs/>
                <w:sz w:val="22"/>
                <w:szCs w:val="22"/>
              </w:rPr>
              <w:t>8</w:t>
            </w:r>
            <w:r w:rsidRPr="00776844">
              <w:rPr>
                <w:bCs/>
                <w:sz w:val="22"/>
                <w:szCs w:val="22"/>
              </w:rPr>
              <w:t xml:space="preserve"> годы»</w:t>
            </w:r>
          </w:p>
        </w:tc>
      </w:tr>
      <w:tr w:rsidR="0037459F" w:rsidRPr="00776844" w14:paraId="57BC9EC7" w14:textId="77777777" w:rsidTr="0037459F">
        <w:trPr>
          <w:trHeight w:val="4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A4A0" w14:textId="77777777" w:rsidR="0037459F" w:rsidRPr="00776844" w:rsidRDefault="0037459F" w:rsidP="00C12418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1.1.</w:t>
            </w:r>
          </w:p>
        </w:tc>
        <w:tc>
          <w:tcPr>
            <w:tcW w:w="9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B72" w14:textId="40F6AED8" w:rsidR="0037459F" w:rsidRPr="00776844" w:rsidRDefault="00E518F0" w:rsidP="00C12418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776844">
              <w:t xml:space="preserve">(ПП) </w:t>
            </w:r>
            <w:r w:rsidR="0037459F" w:rsidRPr="00776844">
              <w:t>Подпрограмма «Обеспечение деятельности администрации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="0037459F" w:rsidRPr="00776844">
              <w:t>-202</w:t>
            </w:r>
            <w:r w:rsidR="009F3F9D" w:rsidRPr="00776844">
              <w:t>8</w:t>
            </w:r>
            <w:r w:rsidR="0037459F" w:rsidRPr="00776844">
              <w:t xml:space="preserve"> годы»</w:t>
            </w:r>
          </w:p>
        </w:tc>
      </w:tr>
      <w:tr w:rsidR="008D4ED6" w:rsidRPr="00776844" w14:paraId="34B9C5FB" w14:textId="77777777" w:rsidTr="004C22CA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460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1.1</w:t>
            </w:r>
            <w:r w:rsidR="0037459F" w:rsidRPr="00776844">
              <w:rPr>
                <w:sz w:val="22"/>
                <w:szCs w:val="22"/>
              </w:rPr>
              <w:t>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025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t>Отсутствие кредиторской задолженности по расчетам с контрагентами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4C49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C59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7AD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4D6A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8D4ED6" w:rsidRPr="00776844" w14:paraId="3FAB7612" w14:textId="77777777" w:rsidTr="001F27A8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0C4B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</w:t>
            </w:r>
            <w:r w:rsidR="0037459F" w:rsidRPr="00776844">
              <w:rPr>
                <w:sz w:val="22"/>
                <w:szCs w:val="22"/>
              </w:rPr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87C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t>Объем материальных запасов, канцелярских товаров должен обеспечивать потребность необходимую для предоставления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DB5A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F47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0A2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887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8D4ED6" w:rsidRPr="00776844" w14:paraId="49B5E3C7" w14:textId="77777777" w:rsidTr="008D4ED6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DD5EC4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</w:t>
            </w:r>
            <w:r w:rsidR="0037459F" w:rsidRPr="00776844">
              <w:rPr>
                <w:sz w:val="22"/>
                <w:szCs w:val="22"/>
              </w:rPr>
              <w:t>1.</w:t>
            </w:r>
            <w:r w:rsidRPr="00776844"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50F4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t>Отсутствие задолженности по уплате налогов, сборов и иных платежей в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392FB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A8810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2C8B2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2A4E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8D4ED6" w:rsidRPr="00776844" w14:paraId="27A876BF" w14:textId="77777777" w:rsidTr="001F27A8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2348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</w:t>
            </w:r>
            <w:r w:rsidR="0037459F" w:rsidRPr="00776844">
              <w:rPr>
                <w:sz w:val="22"/>
                <w:szCs w:val="22"/>
              </w:rPr>
              <w:t>1.</w:t>
            </w:r>
            <w:r w:rsidRPr="00776844"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0C4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t>Результат проведения инвентаризации основных средств и материальных запасов не должен выявлять излишков и недостач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05A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1BAB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5A31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F95E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37459F" w:rsidRPr="00776844" w14:paraId="518A1C99" w14:textId="77777777" w:rsidTr="00577DC3">
        <w:trPr>
          <w:gridAfter w:val="2"/>
          <w:wAfter w:w="19" w:type="dxa"/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50F0" w14:textId="77777777" w:rsidR="0037459F" w:rsidRPr="00776844" w:rsidRDefault="0037459F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1.2.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89B" w14:textId="2A387FA5" w:rsidR="0037459F" w:rsidRPr="00776844" w:rsidRDefault="00E518F0" w:rsidP="0037459F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sz w:val="22"/>
                <w:szCs w:val="22"/>
              </w:rPr>
            </w:pPr>
            <w:r w:rsidRPr="00776844">
              <w:t xml:space="preserve">(ОМ) </w:t>
            </w:r>
            <w:r w:rsidR="0037459F" w:rsidRPr="00776844">
              <w:rPr>
                <w:lang w:val="en-US"/>
              </w:rPr>
              <w:t>I</w:t>
            </w:r>
            <w:r w:rsidR="0037459F" w:rsidRPr="00776844">
              <w:t xml:space="preserve"> Основное мероприятие «Обеспечение финансовыми средствами резервного фонда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="0037459F" w:rsidRPr="00776844">
              <w:t>-202</w:t>
            </w:r>
            <w:r w:rsidR="009F3F9D" w:rsidRPr="00776844">
              <w:t>8</w:t>
            </w:r>
            <w:r w:rsidR="0037459F" w:rsidRPr="00776844">
              <w:t xml:space="preserve"> годы»</w:t>
            </w:r>
          </w:p>
        </w:tc>
      </w:tr>
      <w:tr w:rsidR="008D4ED6" w:rsidRPr="00776844" w14:paraId="14524411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EEB4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</w:t>
            </w:r>
            <w:r w:rsidR="0037459F" w:rsidRPr="00776844">
              <w:rPr>
                <w:sz w:val="22"/>
                <w:szCs w:val="22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300E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 xml:space="preserve">(М) </w:t>
            </w:r>
            <w:r w:rsidR="0037459F" w:rsidRPr="00776844">
              <w:t>Пользование средствами резервного фонда Тайтурского городского поселения Усольского муниципального района Иркутской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98F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FF0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DA0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8E3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37459F" w:rsidRPr="00776844" w14:paraId="32C4FE76" w14:textId="77777777" w:rsidTr="004E781B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EB1C" w14:textId="77777777" w:rsidR="0037459F" w:rsidRPr="00776844" w:rsidRDefault="0037459F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1.3.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6E16" w14:textId="1A7F310C" w:rsidR="0037459F" w:rsidRPr="00776844" w:rsidRDefault="00E518F0" w:rsidP="0037459F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sz w:val="22"/>
                <w:szCs w:val="22"/>
              </w:rPr>
            </w:pPr>
            <w:r w:rsidRPr="00776844">
              <w:t xml:space="preserve">(ОМ) </w:t>
            </w:r>
            <w:r w:rsidR="0037459F" w:rsidRPr="00776844">
              <w:rPr>
                <w:lang w:val="en-US"/>
              </w:rPr>
              <w:t>II</w:t>
            </w:r>
            <w:r w:rsidR="0037459F" w:rsidRPr="00776844">
              <w:t xml:space="preserve"> Основное мероприятие «Информационное обеспечение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="0037459F" w:rsidRPr="00776844">
              <w:t>-202</w:t>
            </w:r>
            <w:r w:rsidR="009F3F9D" w:rsidRPr="00776844">
              <w:t>8</w:t>
            </w:r>
            <w:r w:rsidR="0037459F" w:rsidRPr="00776844">
              <w:t xml:space="preserve"> годы»</w:t>
            </w:r>
          </w:p>
        </w:tc>
      </w:tr>
      <w:tr w:rsidR="008D4ED6" w:rsidRPr="00776844" w14:paraId="6F316705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EBF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lastRenderedPageBreak/>
              <w:t>1.</w:t>
            </w:r>
            <w:r w:rsidR="0037459F" w:rsidRPr="00776844">
              <w:rPr>
                <w:sz w:val="22"/>
                <w:szCs w:val="22"/>
              </w:rPr>
              <w:t>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2F9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t>Доля опубликованной информации о деятельности органов местного самоуправления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F47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F1F3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1DF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381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37459F" w:rsidRPr="00776844" w14:paraId="0D7C25C0" w14:textId="77777777" w:rsidTr="00651343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CA2" w14:textId="77777777" w:rsidR="0037459F" w:rsidRPr="00776844" w:rsidRDefault="0037459F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1.4.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54EF" w14:textId="4463DEE1" w:rsidR="0037459F" w:rsidRPr="00776844" w:rsidRDefault="00E518F0" w:rsidP="0037459F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sz w:val="22"/>
                <w:szCs w:val="22"/>
              </w:rPr>
            </w:pPr>
            <w:r w:rsidRPr="00776844">
              <w:t xml:space="preserve">(ОМ) </w:t>
            </w:r>
            <w:r w:rsidR="0037459F" w:rsidRPr="00776844">
              <w:rPr>
                <w:lang w:val="en-US"/>
              </w:rPr>
              <w:t>III</w:t>
            </w:r>
            <w:r w:rsidR="0037459F" w:rsidRPr="00776844">
              <w:t xml:space="preserve"> Основное мероприятие «Межбюджетные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</w:t>
            </w:r>
            <w:r w:rsidR="009F3F9D" w:rsidRPr="00776844">
              <w:t>3</w:t>
            </w:r>
            <w:r w:rsidR="0037459F" w:rsidRPr="00776844">
              <w:t>-202</w:t>
            </w:r>
            <w:r w:rsidR="009F3F9D" w:rsidRPr="00776844">
              <w:t>8</w:t>
            </w:r>
            <w:r w:rsidR="0037459F" w:rsidRPr="00776844">
              <w:t xml:space="preserve"> годы»</w:t>
            </w:r>
          </w:p>
        </w:tc>
      </w:tr>
      <w:tr w:rsidR="008D4ED6" w:rsidRPr="00776844" w14:paraId="02CB1472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0D1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</w:t>
            </w:r>
            <w:r w:rsidR="0037459F" w:rsidRPr="00776844">
              <w:rPr>
                <w:sz w:val="22"/>
                <w:szCs w:val="22"/>
              </w:rPr>
              <w:t>4.1.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95C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rPr>
                <w:color w:val="000000"/>
              </w:rPr>
              <w:t>Количество заключенных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CF2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065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A2D" w14:textId="77777777" w:rsidR="008D4ED6" w:rsidRPr="00776844" w:rsidRDefault="008D4ED6" w:rsidP="008D4ED6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776844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EC3" w14:textId="77777777" w:rsidR="008D4ED6" w:rsidRPr="00776844" w:rsidRDefault="008D4ED6" w:rsidP="008D4ED6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776844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37459F" w:rsidRPr="00776844" w14:paraId="58239DD6" w14:textId="77777777" w:rsidTr="00E002C9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894" w14:textId="77777777" w:rsidR="0037459F" w:rsidRPr="00776844" w:rsidRDefault="0037459F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1.5.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453" w14:textId="2457BDA9" w:rsidR="0037459F" w:rsidRPr="00776844" w:rsidRDefault="00E518F0" w:rsidP="0037459F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776844">
              <w:t xml:space="preserve">(ОМ) </w:t>
            </w:r>
            <w:r w:rsidR="0037459F" w:rsidRPr="00776844">
              <w:t>IV Основное мероприятие «Доплаты к пенсиям муниципальным служащим Тайтурского городского поселения Усольского муниципального района Иркутской области на 202</w:t>
            </w:r>
            <w:r w:rsidR="009F3F9D" w:rsidRPr="00776844">
              <w:t>3</w:t>
            </w:r>
            <w:r w:rsidR="0037459F" w:rsidRPr="00776844">
              <w:t>-202</w:t>
            </w:r>
            <w:r w:rsidR="009F3F9D" w:rsidRPr="00776844">
              <w:t>8</w:t>
            </w:r>
            <w:r w:rsidR="0037459F" w:rsidRPr="00776844">
              <w:t xml:space="preserve"> годы»</w:t>
            </w:r>
          </w:p>
        </w:tc>
      </w:tr>
      <w:tr w:rsidR="008D4ED6" w:rsidRPr="00776844" w14:paraId="52C3D96E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F3FB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</w:t>
            </w:r>
            <w:r w:rsidR="0037459F" w:rsidRPr="00776844">
              <w:rPr>
                <w:sz w:val="22"/>
                <w:szCs w:val="22"/>
              </w:rPr>
              <w:t>5.1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AD6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t>Доплаты к пенсиям муниципальным служащим Тайтурского городского поселения Усольского муниципального района Иркутской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47BE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E8E3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464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7C5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37459F" w:rsidRPr="00776844" w14:paraId="2F79ACFF" w14:textId="77777777" w:rsidTr="00CA0B09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B22" w14:textId="77777777" w:rsidR="0037459F" w:rsidRPr="00776844" w:rsidRDefault="0037459F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1.6.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FF3" w14:textId="5CC153C0" w:rsidR="0037459F" w:rsidRPr="00776844" w:rsidRDefault="00E518F0" w:rsidP="0037459F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sz w:val="22"/>
                <w:szCs w:val="22"/>
              </w:rPr>
            </w:pPr>
            <w:r w:rsidRPr="00776844">
              <w:t xml:space="preserve">(ОМ) </w:t>
            </w:r>
            <w:r w:rsidR="0037459F" w:rsidRPr="00776844">
              <w:t>V Основное мероприятие «Профессиональная подготовка, переподготовка и повышение квалификации на 202</w:t>
            </w:r>
            <w:r w:rsidR="009F3F9D" w:rsidRPr="00776844">
              <w:t>3</w:t>
            </w:r>
            <w:r w:rsidR="0037459F" w:rsidRPr="00776844">
              <w:t>-202</w:t>
            </w:r>
            <w:r w:rsidR="009F3F9D" w:rsidRPr="00776844">
              <w:t>8</w:t>
            </w:r>
            <w:r w:rsidR="0037459F" w:rsidRPr="00776844">
              <w:t xml:space="preserve"> годы»</w:t>
            </w:r>
          </w:p>
        </w:tc>
      </w:tr>
      <w:tr w:rsidR="008D4ED6" w:rsidRPr="00776844" w14:paraId="2DB37C4E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5CE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</w:t>
            </w:r>
            <w:r w:rsidR="0037459F" w:rsidRPr="00776844">
              <w:rPr>
                <w:sz w:val="22"/>
                <w:szCs w:val="22"/>
              </w:rPr>
              <w:t>6.1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2180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(М)</w:t>
            </w:r>
            <w:r w:rsidR="0037459F" w:rsidRPr="00776844">
              <w:rPr>
                <w:sz w:val="22"/>
                <w:szCs w:val="22"/>
              </w:rPr>
              <w:t xml:space="preserve"> </w:t>
            </w:r>
            <w:r w:rsidR="0037459F" w:rsidRPr="00776844"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1A64" w14:textId="77777777" w:rsidR="008D4ED6" w:rsidRPr="00776844" w:rsidRDefault="008D4ED6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67F0" w14:textId="09F75F91" w:rsidR="008D4ED6" w:rsidRPr="00776844" w:rsidRDefault="00776844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348A" w14:textId="660650B4" w:rsidR="008D4ED6" w:rsidRPr="00776844" w:rsidRDefault="00776844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725" w14:textId="58A1808C" w:rsidR="008D4ED6" w:rsidRPr="00776844" w:rsidRDefault="00776844" w:rsidP="008D4ED6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  <w:tr w:rsidR="00776844" w:rsidRPr="00776844" w14:paraId="3C2A6B01" w14:textId="77777777" w:rsidTr="0099349E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09B" w14:textId="2E1C5310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1.7.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13C" w14:textId="0FAB4C6E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color w:val="000000"/>
                <w:sz w:val="23"/>
                <w:szCs w:val="23"/>
              </w:rPr>
              <w:t>VI Основное мероприятие «Обслуживание муниципального долга» на 2023-2028 годы</w:t>
            </w:r>
          </w:p>
        </w:tc>
      </w:tr>
      <w:tr w:rsidR="00776844" w:rsidRPr="00776844" w14:paraId="2F72D56F" w14:textId="77777777" w:rsidTr="004C22CA">
        <w:trPr>
          <w:gridAfter w:val="2"/>
          <w:wAfter w:w="19" w:type="dxa"/>
          <w:trHeight w:val="2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A6E" w14:textId="399FD39B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1.7.1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D3FB" w14:textId="4385AB43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rPr>
                <w:sz w:val="22"/>
                <w:szCs w:val="22"/>
              </w:rPr>
            </w:pPr>
            <w:r w:rsidRPr="00776844">
              <w:rPr>
                <w:color w:val="000000"/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BBD" w14:textId="7A080DE4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D68" w14:textId="3CA4EFDF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A043" w14:textId="03929EDE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051" w14:textId="46CD7285" w:rsidR="00776844" w:rsidRPr="00776844" w:rsidRDefault="00776844" w:rsidP="00776844">
            <w:pPr>
              <w:tabs>
                <w:tab w:val="center" w:pos="4153"/>
                <w:tab w:val="right" w:pos="8306"/>
              </w:tabs>
              <w:contextualSpacing/>
              <w:jc w:val="center"/>
              <w:rPr>
                <w:sz w:val="22"/>
                <w:szCs w:val="22"/>
              </w:rPr>
            </w:pPr>
            <w:r w:rsidRPr="00776844">
              <w:rPr>
                <w:sz w:val="22"/>
                <w:szCs w:val="22"/>
              </w:rPr>
              <w:t>1</w:t>
            </w:r>
          </w:p>
        </w:tc>
      </w:tr>
    </w:tbl>
    <w:p w14:paraId="59B48B75" w14:textId="77777777" w:rsidR="004D4528" w:rsidRPr="00D56904" w:rsidRDefault="004D4528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14:paraId="7E570082" w14:textId="77777777" w:rsidR="00C12418" w:rsidRPr="00D56904" w:rsidRDefault="00C12418" w:rsidP="00584FC4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Оценка эффективности реализации муниципальной программы</w:t>
      </w:r>
    </w:p>
    <w:p w14:paraId="6ABB88D7" w14:textId="75F4B4A8" w:rsidR="00C12418" w:rsidRPr="00D56904" w:rsidRDefault="00C12418" w:rsidP="00C12418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proofErr w:type="spellStart"/>
      <w:r w:rsidRPr="00D56904">
        <w:rPr>
          <w:sz w:val="28"/>
          <w:szCs w:val="28"/>
        </w:rPr>
        <w:t>Эмп</w:t>
      </w:r>
      <w:proofErr w:type="spellEnd"/>
      <w:r w:rsidRPr="00D56904">
        <w:rPr>
          <w:sz w:val="28"/>
          <w:szCs w:val="28"/>
        </w:rPr>
        <w:t>= (1+1+1+1+1</w:t>
      </w:r>
      <w:r w:rsidR="001F27A8" w:rsidRPr="00D56904">
        <w:rPr>
          <w:sz w:val="28"/>
          <w:szCs w:val="28"/>
        </w:rPr>
        <w:t>+1+1+1+</w:t>
      </w:r>
      <w:r w:rsidR="00776844" w:rsidRPr="00D56904">
        <w:rPr>
          <w:sz w:val="28"/>
          <w:szCs w:val="28"/>
        </w:rPr>
        <w:t>1+1</w:t>
      </w:r>
      <w:r w:rsidRPr="00D56904">
        <w:rPr>
          <w:sz w:val="28"/>
          <w:szCs w:val="28"/>
        </w:rPr>
        <w:t>)/</w:t>
      </w:r>
      <w:r w:rsidR="00776844" w:rsidRPr="00D56904">
        <w:rPr>
          <w:sz w:val="28"/>
          <w:szCs w:val="28"/>
        </w:rPr>
        <w:t>10</w:t>
      </w:r>
      <w:r w:rsidRPr="00D56904">
        <w:rPr>
          <w:sz w:val="28"/>
          <w:szCs w:val="28"/>
        </w:rPr>
        <w:t>=</w:t>
      </w:r>
      <w:r w:rsidR="00776844" w:rsidRPr="00D56904">
        <w:rPr>
          <w:sz w:val="28"/>
          <w:szCs w:val="28"/>
        </w:rPr>
        <w:t>1</w:t>
      </w:r>
    </w:p>
    <w:p w14:paraId="377D85A2" w14:textId="77777777" w:rsidR="004C22CA" w:rsidRPr="00D56904" w:rsidRDefault="004C22CA" w:rsidP="00C1241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14:paraId="657C7669" w14:textId="77777777" w:rsidR="00C12418" w:rsidRPr="00D56904" w:rsidRDefault="00C12418" w:rsidP="00C1241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 xml:space="preserve">Критерии эффективности (неэффективности) реализации </w:t>
      </w:r>
    </w:p>
    <w:p w14:paraId="72D77CD3" w14:textId="77777777" w:rsidR="00C12418" w:rsidRPr="00D56904" w:rsidRDefault="00C12418" w:rsidP="00C12418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муниципальной программы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508"/>
        <w:gridCol w:w="1985"/>
      </w:tblGrid>
      <w:tr w:rsidR="00C12418" w:rsidRPr="00D56904" w14:paraId="54E05773" w14:textId="77777777" w:rsidTr="007C5398">
        <w:tc>
          <w:tcPr>
            <w:tcW w:w="7508" w:type="dxa"/>
          </w:tcPr>
          <w:p w14:paraId="4FDC8CF5" w14:textId="77777777" w:rsidR="00C12418" w:rsidRPr="00D56904" w:rsidRDefault="00C12418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Вывод об эффективности реализации муниципальной программы и (или) подпрограммы</w:t>
            </w:r>
          </w:p>
        </w:tc>
        <w:tc>
          <w:tcPr>
            <w:tcW w:w="1985" w:type="dxa"/>
          </w:tcPr>
          <w:p w14:paraId="5B1878D5" w14:textId="77777777" w:rsidR="00C12418" w:rsidRPr="00D56904" w:rsidRDefault="00C12418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Критерии оценки эффективности (</w:t>
            </w:r>
            <w:proofErr w:type="spellStart"/>
            <w:r w:rsidRPr="00D56904">
              <w:rPr>
                <w:sz w:val="19"/>
                <w:szCs w:val="19"/>
              </w:rPr>
              <w:t>Эмп</w:t>
            </w:r>
            <w:proofErr w:type="spellEnd"/>
            <w:r w:rsidRPr="00D56904">
              <w:rPr>
                <w:sz w:val="19"/>
                <w:szCs w:val="19"/>
              </w:rPr>
              <w:t>)</w:t>
            </w:r>
          </w:p>
        </w:tc>
      </w:tr>
      <w:tr w:rsidR="00C12418" w:rsidRPr="00D56904" w14:paraId="3E96AE15" w14:textId="77777777" w:rsidTr="007C5398">
        <w:tc>
          <w:tcPr>
            <w:tcW w:w="7508" w:type="dxa"/>
          </w:tcPr>
          <w:p w14:paraId="3D87A8F9" w14:textId="77777777" w:rsidR="00C12418" w:rsidRPr="00D56904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Неэффективная</w:t>
            </w:r>
          </w:p>
        </w:tc>
        <w:tc>
          <w:tcPr>
            <w:tcW w:w="1985" w:type="dxa"/>
          </w:tcPr>
          <w:p w14:paraId="186A3C44" w14:textId="77777777" w:rsidR="00C12418" w:rsidRPr="00D56904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Менее 0,5</w:t>
            </w:r>
          </w:p>
        </w:tc>
      </w:tr>
      <w:tr w:rsidR="00C12418" w:rsidRPr="00D56904" w14:paraId="4A53D6D2" w14:textId="77777777" w:rsidTr="007C5398">
        <w:tc>
          <w:tcPr>
            <w:tcW w:w="7508" w:type="dxa"/>
          </w:tcPr>
          <w:p w14:paraId="35A12A01" w14:textId="77777777" w:rsidR="00C12418" w:rsidRPr="00D56904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 xml:space="preserve">Уровень эффективности удовлетворительный </w:t>
            </w:r>
          </w:p>
        </w:tc>
        <w:tc>
          <w:tcPr>
            <w:tcW w:w="1985" w:type="dxa"/>
          </w:tcPr>
          <w:p w14:paraId="02D5420E" w14:textId="77777777" w:rsidR="00C12418" w:rsidRPr="00D56904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0,5-0,79</w:t>
            </w:r>
          </w:p>
        </w:tc>
      </w:tr>
      <w:tr w:rsidR="00C12418" w:rsidRPr="00D56904" w14:paraId="74C310B5" w14:textId="77777777" w:rsidTr="007C5398">
        <w:tc>
          <w:tcPr>
            <w:tcW w:w="7508" w:type="dxa"/>
          </w:tcPr>
          <w:p w14:paraId="0D6517ED" w14:textId="77777777" w:rsidR="00C12418" w:rsidRPr="00D56904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 xml:space="preserve">Эффективная </w:t>
            </w:r>
          </w:p>
        </w:tc>
        <w:tc>
          <w:tcPr>
            <w:tcW w:w="1985" w:type="dxa"/>
          </w:tcPr>
          <w:p w14:paraId="7A539D36" w14:textId="77777777" w:rsidR="00C12418" w:rsidRPr="00D56904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0,8-1</w:t>
            </w:r>
          </w:p>
        </w:tc>
      </w:tr>
      <w:tr w:rsidR="00C12418" w:rsidRPr="00D56904" w14:paraId="2FA2740E" w14:textId="77777777" w:rsidTr="007C5398">
        <w:tc>
          <w:tcPr>
            <w:tcW w:w="7508" w:type="dxa"/>
          </w:tcPr>
          <w:p w14:paraId="7A64E5C3" w14:textId="77777777" w:rsidR="00C12418" w:rsidRPr="00D56904" w:rsidRDefault="00C12418" w:rsidP="00C124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Высокоэф</w:t>
            </w:r>
            <w:r w:rsidR="004C22CA" w:rsidRPr="00D56904">
              <w:rPr>
                <w:sz w:val="19"/>
                <w:szCs w:val="19"/>
              </w:rPr>
              <w:t>ф</w:t>
            </w:r>
            <w:r w:rsidRPr="00D56904">
              <w:rPr>
                <w:sz w:val="19"/>
                <w:szCs w:val="19"/>
              </w:rPr>
              <w:t xml:space="preserve">ективная </w:t>
            </w:r>
          </w:p>
        </w:tc>
        <w:tc>
          <w:tcPr>
            <w:tcW w:w="1985" w:type="dxa"/>
          </w:tcPr>
          <w:p w14:paraId="0BCF6D58" w14:textId="77777777" w:rsidR="00C12418" w:rsidRPr="00D56904" w:rsidRDefault="004C22CA" w:rsidP="00C124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9"/>
                <w:szCs w:val="19"/>
              </w:rPr>
            </w:pPr>
            <w:r w:rsidRPr="00D56904">
              <w:rPr>
                <w:sz w:val="19"/>
                <w:szCs w:val="19"/>
              </w:rPr>
              <w:t>Более 1</w:t>
            </w:r>
          </w:p>
        </w:tc>
      </w:tr>
    </w:tbl>
    <w:p w14:paraId="064B0193" w14:textId="77777777" w:rsidR="004C22CA" w:rsidRPr="00D56904" w:rsidRDefault="004C22CA" w:rsidP="004C22C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14:paraId="068818A2" w14:textId="09E96529" w:rsidR="00C12418" w:rsidRDefault="004C22CA" w:rsidP="007C539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D56904">
        <w:rPr>
          <w:sz w:val="28"/>
          <w:szCs w:val="28"/>
        </w:rPr>
        <w:t>По итогам реализации муниципальной программы за 202</w:t>
      </w:r>
      <w:r w:rsidR="009F3F9D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 xml:space="preserve"> год, а также степени достижения целей и решения задач муниципальной программы считать уровень эффективности реализации муниципальной программы «</w:t>
      </w:r>
      <w:r w:rsidR="00D00C4E" w:rsidRPr="00D56904">
        <w:rPr>
          <w:sz w:val="28"/>
          <w:szCs w:val="28"/>
        </w:rPr>
        <w:t>Устойчивое развитие экономической базы</w:t>
      </w:r>
      <w:r w:rsidRPr="00D56904">
        <w:rPr>
          <w:sz w:val="28"/>
          <w:szCs w:val="28"/>
        </w:rPr>
        <w:t xml:space="preserve"> на территории Тайтурского городского поселения Усольского муниципального района Иркутской области на 202</w:t>
      </w:r>
      <w:r w:rsidR="009F3F9D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>-202</w:t>
      </w:r>
      <w:r w:rsidR="009F3F9D" w:rsidRPr="00D56904">
        <w:rPr>
          <w:sz w:val="28"/>
          <w:szCs w:val="28"/>
        </w:rPr>
        <w:t>8</w:t>
      </w:r>
      <w:r w:rsidRPr="00D56904">
        <w:rPr>
          <w:sz w:val="28"/>
          <w:szCs w:val="28"/>
        </w:rPr>
        <w:t xml:space="preserve"> годы» за 202</w:t>
      </w:r>
      <w:r w:rsidR="009F3F9D" w:rsidRPr="00D56904">
        <w:rPr>
          <w:sz w:val="28"/>
          <w:szCs w:val="28"/>
        </w:rPr>
        <w:t>3</w:t>
      </w:r>
      <w:r w:rsidRPr="00D56904">
        <w:rPr>
          <w:sz w:val="28"/>
          <w:szCs w:val="28"/>
        </w:rPr>
        <w:t xml:space="preserve"> год – эффективной.</w:t>
      </w:r>
    </w:p>
    <w:sectPr w:rsidR="00C12418" w:rsidSect="000944A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FCCE1" w14:textId="77777777" w:rsidR="000944AF" w:rsidRDefault="000944AF">
      <w:r>
        <w:separator/>
      </w:r>
    </w:p>
  </w:endnote>
  <w:endnote w:type="continuationSeparator" w:id="0">
    <w:p w14:paraId="248E17B8" w14:textId="77777777" w:rsidR="000944AF" w:rsidRDefault="0009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78B43" w14:textId="77777777" w:rsidR="000944AF" w:rsidRDefault="000944AF">
      <w:r>
        <w:separator/>
      </w:r>
    </w:p>
  </w:footnote>
  <w:footnote w:type="continuationSeparator" w:id="0">
    <w:p w14:paraId="43E5A0E9" w14:textId="77777777" w:rsidR="000944AF" w:rsidRDefault="00094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88706"/>
      <w:docPartObj>
        <w:docPartGallery w:val="Page Numbers (Top of Page)"/>
        <w:docPartUnique/>
      </w:docPartObj>
    </w:sdtPr>
    <w:sdtContent>
      <w:p w14:paraId="4924523B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117376B5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5C981" w14:textId="77777777" w:rsidR="000D294A" w:rsidRDefault="000D294A">
    <w:pPr>
      <w:pStyle w:val="a9"/>
      <w:jc w:val="center"/>
    </w:pPr>
  </w:p>
  <w:p w14:paraId="7F403798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86549"/>
    <w:multiLevelType w:val="hybridMultilevel"/>
    <w:tmpl w:val="B5EA48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E63321"/>
    <w:multiLevelType w:val="hybridMultilevel"/>
    <w:tmpl w:val="68785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B7B7F"/>
    <w:multiLevelType w:val="hybridMultilevel"/>
    <w:tmpl w:val="B5E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3800DE"/>
    <w:multiLevelType w:val="multilevel"/>
    <w:tmpl w:val="B7F845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2D4"/>
    <w:multiLevelType w:val="multilevel"/>
    <w:tmpl w:val="33FCB9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E49A1"/>
    <w:multiLevelType w:val="multilevel"/>
    <w:tmpl w:val="B7F845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442699735">
    <w:abstractNumId w:val="17"/>
  </w:num>
  <w:num w:numId="2" w16cid:durableId="642390818">
    <w:abstractNumId w:val="9"/>
  </w:num>
  <w:num w:numId="3" w16cid:durableId="1881279015">
    <w:abstractNumId w:val="24"/>
  </w:num>
  <w:num w:numId="4" w16cid:durableId="693111899">
    <w:abstractNumId w:val="26"/>
  </w:num>
  <w:num w:numId="5" w16cid:durableId="952783024">
    <w:abstractNumId w:val="7"/>
  </w:num>
  <w:num w:numId="6" w16cid:durableId="413016292">
    <w:abstractNumId w:val="2"/>
  </w:num>
  <w:num w:numId="7" w16cid:durableId="614991885">
    <w:abstractNumId w:val="3"/>
  </w:num>
  <w:num w:numId="8" w16cid:durableId="653609030">
    <w:abstractNumId w:val="19"/>
  </w:num>
  <w:num w:numId="9" w16cid:durableId="748697637">
    <w:abstractNumId w:val="6"/>
  </w:num>
  <w:num w:numId="10" w16cid:durableId="664823174">
    <w:abstractNumId w:val="1"/>
  </w:num>
  <w:num w:numId="11" w16cid:durableId="1400597300">
    <w:abstractNumId w:val="11"/>
  </w:num>
  <w:num w:numId="12" w16cid:durableId="996155094">
    <w:abstractNumId w:val="8"/>
  </w:num>
  <w:num w:numId="13" w16cid:durableId="1587613340">
    <w:abstractNumId w:val="10"/>
  </w:num>
  <w:num w:numId="14" w16cid:durableId="725839499">
    <w:abstractNumId w:val="18"/>
  </w:num>
  <w:num w:numId="15" w16cid:durableId="327439777">
    <w:abstractNumId w:val="20"/>
  </w:num>
  <w:num w:numId="16" w16cid:durableId="775903357">
    <w:abstractNumId w:val="15"/>
  </w:num>
  <w:num w:numId="17" w16cid:durableId="9630790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999954">
    <w:abstractNumId w:val="13"/>
  </w:num>
  <w:num w:numId="19" w16cid:durableId="1267079434">
    <w:abstractNumId w:val="5"/>
  </w:num>
  <w:num w:numId="20" w16cid:durableId="114643136">
    <w:abstractNumId w:val="23"/>
  </w:num>
  <w:num w:numId="21" w16cid:durableId="217518047">
    <w:abstractNumId w:val="22"/>
  </w:num>
  <w:num w:numId="22" w16cid:durableId="1951204285">
    <w:abstractNumId w:val="14"/>
  </w:num>
  <w:num w:numId="23" w16cid:durableId="618991618">
    <w:abstractNumId w:val="25"/>
  </w:num>
  <w:num w:numId="24" w16cid:durableId="501355345">
    <w:abstractNumId w:val="12"/>
  </w:num>
  <w:num w:numId="25" w16cid:durableId="1822035360">
    <w:abstractNumId w:val="16"/>
  </w:num>
  <w:num w:numId="26" w16cid:durableId="1950503819">
    <w:abstractNumId w:val="0"/>
  </w:num>
  <w:num w:numId="27" w16cid:durableId="2094623043">
    <w:abstractNumId w:val="21"/>
  </w:num>
  <w:num w:numId="28" w16cid:durableId="16533696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3368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0A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44AF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008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0F76"/>
    <w:rsid w:val="000F280C"/>
    <w:rsid w:val="000F3B34"/>
    <w:rsid w:val="000F5038"/>
    <w:rsid w:val="000F610C"/>
    <w:rsid w:val="000F688A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6AC8"/>
    <w:rsid w:val="00107715"/>
    <w:rsid w:val="0010799D"/>
    <w:rsid w:val="00107D99"/>
    <w:rsid w:val="00112975"/>
    <w:rsid w:val="00112ED0"/>
    <w:rsid w:val="00113AC4"/>
    <w:rsid w:val="00115F57"/>
    <w:rsid w:val="001168A2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5EC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1FEE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06F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5D6E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27A8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441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251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65B0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5D8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2FED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59F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5895"/>
    <w:rsid w:val="003866E4"/>
    <w:rsid w:val="00386758"/>
    <w:rsid w:val="00386C42"/>
    <w:rsid w:val="00386DC1"/>
    <w:rsid w:val="00387097"/>
    <w:rsid w:val="0038735A"/>
    <w:rsid w:val="00390498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2F26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1CB4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6D20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BEE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79"/>
    <w:rsid w:val="0047310E"/>
    <w:rsid w:val="004740D8"/>
    <w:rsid w:val="004753C7"/>
    <w:rsid w:val="00475DB3"/>
    <w:rsid w:val="004763B7"/>
    <w:rsid w:val="0047697C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2CA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4528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8CF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2BF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5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4FC4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3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0915"/>
    <w:rsid w:val="005F1947"/>
    <w:rsid w:val="005F2028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1DDE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2306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2CA1"/>
    <w:rsid w:val="006843B1"/>
    <w:rsid w:val="0068447D"/>
    <w:rsid w:val="006845ED"/>
    <w:rsid w:val="0068490E"/>
    <w:rsid w:val="00692805"/>
    <w:rsid w:val="0069298B"/>
    <w:rsid w:val="00695CA0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1D8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D0B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6ED4"/>
    <w:rsid w:val="00737969"/>
    <w:rsid w:val="00737E24"/>
    <w:rsid w:val="0074026A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6844"/>
    <w:rsid w:val="00777AA2"/>
    <w:rsid w:val="007802D0"/>
    <w:rsid w:val="00780912"/>
    <w:rsid w:val="00780FC3"/>
    <w:rsid w:val="007813F3"/>
    <w:rsid w:val="00781506"/>
    <w:rsid w:val="0078226A"/>
    <w:rsid w:val="00783368"/>
    <w:rsid w:val="00785458"/>
    <w:rsid w:val="00785799"/>
    <w:rsid w:val="0078596F"/>
    <w:rsid w:val="007863D3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4E86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398"/>
    <w:rsid w:val="007C5729"/>
    <w:rsid w:val="007C64B6"/>
    <w:rsid w:val="007C7542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1D9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E7E39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43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1A3"/>
    <w:rsid w:val="00820965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2EE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C8C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15A"/>
    <w:rsid w:val="00897883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4ED6"/>
    <w:rsid w:val="008D4EE4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13DF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930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3F9D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1FB9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37C35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50A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216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4EF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454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95D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2AD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A90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AB6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830"/>
    <w:rsid w:val="00BA6C16"/>
    <w:rsid w:val="00BA6C9A"/>
    <w:rsid w:val="00BA6CAC"/>
    <w:rsid w:val="00BA6D12"/>
    <w:rsid w:val="00BA75A9"/>
    <w:rsid w:val="00BB0665"/>
    <w:rsid w:val="00BB12EC"/>
    <w:rsid w:val="00BB1322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45A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ADF"/>
    <w:rsid w:val="00C10E0C"/>
    <w:rsid w:val="00C10E6D"/>
    <w:rsid w:val="00C11205"/>
    <w:rsid w:val="00C12418"/>
    <w:rsid w:val="00C13845"/>
    <w:rsid w:val="00C139AF"/>
    <w:rsid w:val="00C15037"/>
    <w:rsid w:val="00C155EA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4D5B"/>
    <w:rsid w:val="00C55061"/>
    <w:rsid w:val="00C55332"/>
    <w:rsid w:val="00C557E0"/>
    <w:rsid w:val="00C56498"/>
    <w:rsid w:val="00C568E1"/>
    <w:rsid w:val="00C56C5F"/>
    <w:rsid w:val="00C575AA"/>
    <w:rsid w:val="00C60466"/>
    <w:rsid w:val="00C60C00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69EF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5F6F"/>
    <w:rsid w:val="00CC753C"/>
    <w:rsid w:val="00CC7558"/>
    <w:rsid w:val="00CD0181"/>
    <w:rsid w:val="00CD03D3"/>
    <w:rsid w:val="00CD04AF"/>
    <w:rsid w:val="00CD1D9F"/>
    <w:rsid w:val="00CD3929"/>
    <w:rsid w:val="00CD3F11"/>
    <w:rsid w:val="00CD468B"/>
    <w:rsid w:val="00CD47ED"/>
    <w:rsid w:val="00CD4E07"/>
    <w:rsid w:val="00CD4ECA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3A8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0C4E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47C05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904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97F36"/>
    <w:rsid w:val="00DA1476"/>
    <w:rsid w:val="00DA1C87"/>
    <w:rsid w:val="00DA211E"/>
    <w:rsid w:val="00DA21B3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DB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18F0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1554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4BBB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C1F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3D99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693"/>
    <w:rsid w:val="00F817C5"/>
    <w:rsid w:val="00F8210E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05D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4839F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524</TotalTime>
  <Pages>10</Pages>
  <Words>2637</Words>
  <Characters>15034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17636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82</cp:revision>
  <cp:lastPrinted>2023-05-29T10:01:00Z</cp:lastPrinted>
  <dcterms:created xsi:type="dcterms:W3CDTF">2023-05-26T06:38:00Z</dcterms:created>
  <dcterms:modified xsi:type="dcterms:W3CDTF">2024-03-22T08:32:00Z</dcterms:modified>
</cp:coreProperties>
</file>